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D080E" w14:textId="4FDC91AD" w:rsidR="001B3017" w:rsidRDefault="001B3017" w:rsidP="0030343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w:t>
      </w:r>
      <w:r w:rsidR="0024728D">
        <w:rPr>
          <w:rFonts w:ascii="Arial" w:eastAsia="Tahoma" w:hAnsi="Arial" w:cs="Arial"/>
          <w:b/>
          <w:bCs/>
          <w:sz w:val="22"/>
          <w:szCs w:val="22"/>
          <w:lang w:val="en-US" w:eastAsia="zh-CN"/>
        </w:rPr>
        <w:t>2</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00196EE1" w:rsidRPr="00196EE1">
        <w:rPr>
          <w:rFonts w:ascii="Arial" w:eastAsia="Tahoma" w:hAnsi="Arial" w:cs="Arial"/>
          <w:b/>
          <w:bCs/>
          <w:sz w:val="22"/>
          <w:szCs w:val="22"/>
          <w:lang w:val="en-US" w:eastAsia="zh-CN"/>
        </w:rPr>
        <w:t>R2-230</w:t>
      </w:r>
      <w:r w:rsidR="007B2D68">
        <w:rPr>
          <w:rFonts w:ascii="Arial" w:eastAsia="Tahoma" w:hAnsi="Arial" w:cs="Arial"/>
          <w:b/>
          <w:bCs/>
          <w:sz w:val="22"/>
          <w:szCs w:val="22"/>
          <w:lang w:val="en-US" w:eastAsia="zh-CN"/>
        </w:rPr>
        <w:t>65</w:t>
      </w:r>
      <w:r w:rsidR="00CE7001">
        <w:rPr>
          <w:rFonts w:ascii="Arial" w:eastAsia="Tahoma" w:hAnsi="Arial" w:cs="Arial"/>
          <w:b/>
          <w:bCs/>
          <w:sz w:val="22"/>
          <w:szCs w:val="22"/>
          <w:lang w:val="en-US" w:eastAsia="zh-CN"/>
        </w:rPr>
        <w:t>70</w:t>
      </w:r>
    </w:p>
    <w:p w14:paraId="50EAD528" w14:textId="1ACF6C78" w:rsidR="001B3017" w:rsidRPr="00FA739E" w:rsidRDefault="0024728D" w:rsidP="001B3017">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24728D">
        <w:rPr>
          <w:rFonts w:ascii="Arial" w:eastAsia="Tahoma" w:hAnsi="Arial" w:cs="Arial"/>
          <w:b/>
          <w:bCs/>
          <w:sz w:val="22"/>
          <w:szCs w:val="22"/>
          <w:lang w:val="en-US" w:eastAsia="zh-CN"/>
        </w:rPr>
        <w:t>Incheon, Korea, 22</w:t>
      </w:r>
      <w:r w:rsidRPr="0024728D">
        <w:rPr>
          <w:rFonts w:ascii="Arial" w:eastAsia="Tahoma" w:hAnsi="Arial" w:cs="Arial"/>
          <w:b/>
          <w:bCs/>
          <w:sz w:val="22"/>
          <w:szCs w:val="22"/>
          <w:vertAlign w:val="superscript"/>
          <w:lang w:val="en-US" w:eastAsia="zh-CN"/>
        </w:rPr>
        <w:t>nd</w:t>
      </w:r>
      <w:r w:rsidRPr="0024728D">
        <w:rPr>
          <w:rFonts w:ascii="Arial" w:eastAsia="Tahoma" w:hAnsi="Arial" w:cs="Arial"/>
          <w:b/>
          <w:bCs/>
          <w:sz w:val="22"/>
          <w:szCs w:val="22"/>
          <w:lang w:val="en-US" w:eastAsia="zh-CN"/>
        </w:rPr>
        <w:t xml:space="preserve"> May – 26</w:t>
      </w:r>
      <w:r w:rsidRPr="0024728D">
        <w:rPr>
          <w:rFonts w:ascii="Arial" w:eastAsia="Tahoma" w:hAnsi="Arial" w:cs="Arial"/>
          <w:b/>
          <w:bCs/>
          <w:sz w:val="22"/>
          <w:szCs w:val="22"/>
          <w:vertAlign w:val="superscript"/>
          <w:lang w:val="en-US" w:eastAsia="zh-CN"/>
        </w:rPr>
        <w:t>th</w:t>
      </w:r>
      <w:r w:rsidRPr="0024728D">
        <w:rPr>
          <w:rFonts w:ascii="Arial" w:eastAsia="Tahoma" w:hAnsi="Arial" w:cs="Arial"/>
          <w:b/>
          <w:bCs/>
          <w:sz w:val="22"/>
          <w:szCs w:val="22"/>
          <w:lang w:val="en-US" w:eastAsia="zh-CN"/>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2598B197" w:rsidR="00123B50" w:rsidRPr="00410371" w:rsidRDefault="00123B50" w:rsidP="00123B50">
            <w:pPr>
              <w:pStyle w:val="CRCoverPage"/>
              <w:spacing w:after="0"/>
              <w:jc w:val="right"/>
              <w:rPr>
                <w:b/>
                <w:noProof/>
                <w:sz w:val="28"/>
              </w:rPr>
            </w:pPr>
            <w:r w:rsidRPr="002A64DF">
              <w:rPr>
                <w:b/>
                <w:noProof/>
                <w:sz w:val="28"/>
              </w:rPr>
              <w:t>3</w:t>
            </w:r>
            <w:r w:rsidR="00FC44B8">
              <w:rPr>
                <w:b/>
                <w:noProof/>
                <w:sz w:val="28"/>
              </w:rPr>
              <w:t>6.300</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46425BC6" w:rsidR="00123B50" w:rsidRPr="00410371" w:rsidRDefault="000F15E2" w:rsidP="00123B50">
            <w:pPr>
              <w:pStyle w:val="CRCoverPage"/>
              <w:spacing w:after="0"/>
              <w:rPr>
                <w:noProof/>
              </w:rPr>
            </w:pPr>
            <w:r>
              <w:rPr>
                <w:b/>
                <w:noProof/>
                <w:sz w:val="28"/>
              </w:rPr>
              <w:t>1385</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7895BA31" w:rsidR="00123B50" w:rsidRPr="00410371" w:rsidRDefault="00661EDB" w:rsidP="00123B50">
            <w:pPr>
              <w:pStyle w:val="CRCoverPage"/>
              <w:spacing w:after="0"/>
              <w:jc w:val="center"/>
              <w:rPr>
                <w:b/>
                <w:noProof/>
              </w:rPr>
            </w:pPr>
            <w:r>
              <w:rPr>
                <w:b/>
                <w:noProof/>
                <w:sz w:val="28"/>
              </w:rPr>
              <w:t>2</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4AB6918B" w:rsidR="00123B50" w:rsidRPr="00410371" w:rsidRDefault="0068070B" w:rsidP="00123B50">
            <w:pPr>
              <w:pStyle w:val="CRCoverPage"/>
              <w:spacing w:after="0"/>
              <w:jc w:val="center"/>
              <w:rPr>
                <w:noProof/>
                <w:sz w:val="28"/>
              </w:rPr>
            </w:pPr>
            <w:r>
              <w:rPr>
                <w:b/>
                <w:noProof/>
                <w:sz w:val="28"/>
              </w:rPr>
              <w:t>17.4.0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3E1CBD91" w:rsidR="008070BB" w:rsidRDefault="00700790" w:rsidP="008070BB">
            <w:pPr>
              <w:pStyle w:val="CRCoverPage"/>
              <w:spacing w:after="0"/>
              <w:ind w:left="100"/>
              <w:rPr>
                <w:noProof/>
              </w:rPr>
            </w:pPr>
            <w:bookmarkStart w:id="3" w:name="_Hlk134607878"/>
            <w:r w:rsidRPr="00700790">
              <w:rPr>
                <w:rFonts w:eastAsia="宋体"/>
                <w:noProof/>
              </w:rPr>
              <w:t>Correction on handover procedure completion</w:t>
            </w:r>
            <w:bookmarkEnd w:id="3"/>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DD36F7">
        <w:trPr>
          <w:trHeight w:val="83"/>
        </w:trPr>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EDC0C74" w:rsidR="00123B50" w:rsidRDefault="00700790" w:rsidP="00123B50">
            <w:pPr>
              <w:pStyle w:val="CRCoverPage"/>
              <w:spacing w:after="0"/>
              <w:ind w:left="100"/>
              <w:rPr>
                <w:noProof/>
              </w:rPr>
            </w:pPr>
            <w:r>
              <w:rPr>
                <w:lang w:val="en-US"/>
              </w:rPr>
              <w:t>v</w:t>
            </w:r>
            <w:r w:rsidR="00BB201B">
              <w:rPr>
                <w:lang w:val="en-US"/>
              </w:rPr>
              <w:t xml:space="preserve">ivo, </w:t>
            </w:r>
            <w:r w:rsidRPr="00700790">
              <w:rPr>
                <w:lang w:val="en-US"/>
              </w:rPr>
              <w:t>Nokia</w:t>
            </w:r>
            <w:r w:rsidR="00CE673D">
              <w:rPr>
                <w:lang w:val="en-US"/>
              </w:rPr>
              <w:t xml:space="preserve"> (rapporteur)</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0F17BF95" w14:textId="77777777" w:rsidR="00032CE9" w:rsidRDefault="00154AFC" w:rsidP="00535D7A">
            <w:pPr>
              <w:pStyle w:val="CRCoverPage"/>
              <w:spacing w:after="0"/>
              <w:ind w:left="100"/>
            </w:pPr>
            <w:r>
              <w:t>LTE</w:t>
            </w:r>
            <w:r w:rsidR="00500E7B">
              <w:t>-</w:t>
            </w:r>
            <w:r>
              <w:t>L23</w:t>
            </w:r>
            <w:r w:rsidR="00535D7A">
              <w:t xml:space="preserve">, </w:t>
            </w:r>
          </w:p>
          <w:p w14:paraId="5C4DE394" w14:textId="03E54F16" w:rsidR="00661EDB" w:rsidRDefault="00661EDB" w:rsidP="00535D7A">
            <w:pPr>
              <w:pStyle w:val="CRCoverPage"/>
              <w:spacing w:after="0"/>
              <w:ind w:left="100"/>
              <w:rPr>
                <w:noProof/>
              </w:rPr>
            </w:pPr>
            <w:r>
              <w:rPr>
                <w:rFonts w:hint="eastAsia"/>
              </w:rPr>
              <w:t>T</w:t>
            </w:r>
            <w:r>
              <w:t>EI17</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2177E62B" w:rsidR="00986F22" w:rsidRDefault="00986F22" w:rsidP="00986F22">
            <w:pPr>
              <w:pStyle w:val="CRCoverPage"/>
              <w:spacing w:after="0"/>
              <w:ind w:left="100"/>
              <w:rPr>
                <w:noProof/>
              </w:rPr>
            </w:pPr>
            <w:r w:rsidRPr="00F00C4E">
              <w:rPr>
                <w:rFonts w:eastAsia="宋体"/>
              </w:rPr>
              <w:t>202</w:t>
            </w:r>
            <w:r>
              <w:rPr>
                <w:rFonts w:eastAsia="宋体"/>
              </w:rPr>
              <w:t>3-0</w:t>
            </w:r>
            <w:r w:rsidR="00154AFC">
              <w:rPr>
                <w:rFonts w:eastAsia="宋体"/>
              </w:rPr>
              <w:t>5-12</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Pr="005356CA" w:rsidRDefault="00123B50" w:rsidP="00123B50">
            <w:pPr>
              <w:pStyle w:val="CRCoverPage"/>
              <w:spacing w:after="0"/>
              <w:jc w:val="right"/>
              <w:rPr>
                <w:b/>
                <w:i/>
                <w:noProof/>
              </w:rPr>
            </w:pPr>
            <w:r w:rsidRPr="005356CA">
              <w:rPr>
                <w:b/>
                <w:i/>
                <w:noProof/>
              </w:rPr>
              <w:t>Release:</w:t>
            </w:r>
          </w:p>
        </w:tc>
        <w:tc>
          <w:tcPr>
            <w:tcW w:w="2127" w:type="dxa"/>
            <w:tcBorders>
              <w:right w:val="single" w:sz="4" w:space="0" w:color="auto"/>
            </w:tcBorders>
            <w:shd w:val="pct30" w:color="FFFF00" w:fill="auto"/>
          </w:tcPr>
          <w:p w14:paraId="1FD24FF9" w14:textId="76B7A4F6" w:rsidR="00123B50" w:rsidRPr="005356CA" w:rsidRDefault="00334B52" w:rsidP="00123B50">
            <w:pPr>
              <w:pStyle w:val="CRCoverPage"/>
              <w:spacing w:after="0"/>
              <w:ind w:left="100"/>
              <w:rPr>
                <w:noProof/>
              </w:rPr>
            </w:pPr>
            <w:r w:rsidRPr="005356CA">
              <w:t>Rel-</w:t>
            </w:r>
            <w:r w:rsidR="0068070B" w:rsidRPr="005356CA">
              <w:t>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522A0" w14:textId="0889E201" w:rsidR="004D75D0" w:rsidRDefault="00BD3D5F" w:rsidP="00B64205">
            <w:pPr>
              <w:spacing w:after="0"/>
              <w:rPr>
                <w:rFonts w:ascii="Arial" w:eastAsia="宋体" w:hAnsi="Arial" w:cs="Arial"/>
                <w:lang w:eastAsia="zh-CN"/>
              </w:rPr>
            </w:pPr>
            <w:r>
              <w:rPr>
                <w:rFonts w:ascii="Arial" w:eastAsia="宋体" w:hAnsi="Arial" w:cs="Arial"/>
                <w:lang w:eastAsia="zh-CN"/>
              </w:rPr>
              <w:t xml:space="preserve">According to the current </w:t>
            </w:r>
            <w:r w:rsidR="00500E7B">
              <w:rPr>
                <w:rFonts w:ascii="Arial" w:eastAsia="宋体" w:hAnsi="Arial" w:cs="Arial"/>
                <w:lang w:eastAsia="zh-CN"/>
              </w:rPr>
              <w:t xml:space="preserve">Stage-2 </w:t>
            </w:r>
            <w:r>
              <w:rPr>
                <w:rFonts w:ascii="Arial" w:eastAsia="宋体" w:hAnsi="Arial" w:cs="Arial"/>
                <w:lang w:eastAsia="zh-CN"/>
              </w:rPr>
              <w:t>specification, it</w:t>
            </w:r>
            <w:r w:rsidRPr="00BD3D5F">
              <w:rPr>
                <w:rFonts w:ascii="Arial" w:eastAsia="宋体" w:hAnsi="Arial" w:cs="Arial"/>
                <w:lang w:eastAsia="zh-CN"/>
              </w:rPr>
              <w:t xml:space="preserve"> </w:t>
            </w:r>
            <w:r w:rsidR="00500E7B">
              <w:rPr>
                <w:rFonts w:ascii="Arial" w:eastAsia="宋体" w:hAnsi="Arial" w:cs="Arial"/>
                <w:lang w:eastAsia="zh-CN"/>
              </w:rPr>
              <w:t xml:space="preserve">is implied that </w:t>
            </w:r>
            <w:r w:rsidRPr="00BD3D5F">
              <w:rPr>
                <w:rFonts w:ascii="Arial" w:eastAsia="宋体" w:hAnsi="Arial" w:cs="Arial"/>
                <w:lang w:eastAsia="zh-CN"/>
              </w:rPr>
              <w:t xml:space="preserve">C-RNTI </w:t>
            </w:r>
            <w:r w:rsidR="00500E7B">
              <w:rPr>
                <w:rFonts w:ascii="Arial" w:eastAsia="宋体" w:hAnsi="Arial" w:cs="Arial"/>
                <w:lang w:eastAsia="zh-CN"/>
              </w:rPr>
              <w:t xml:space="preserve">is included </w:t>
            </w:r>
            <w:r w:rsidRPr="00BD3D5F">
              <w:rPr>
                <w:rFonts w:ascii="Arial" w:eastAsia="宋体" w:hAnsi="Arial" w:cs="Arial"/>
                <w:lang w:eastAsia="zh-CN"/>
              </w:rPr>
              <w:t xml:space="preserve">in </w:t>
            </w:r>
            <w:r w:rsidR="00500E7B">
              <w:rPr>
                <w:rFonts w:ascii="Arial" w:eastAsia="宋体" w:hAnsi="Arial" w:cs="Arial"/>
                <w:lang w:eastAsia="zh-CN"/>
              </w:rPr>
              <w:t xml:space="preserve">the </w:t>
            </w:r>
            <w:proofErr w:type="spellStart"/>
            <w:r w:rsidRPr="00BD3D5F">
              <w:rPr>
                <w:rFonts w:ascii="Arial" w:eastAsia="宋体" w:hAnsi="Arial" w:cs="Arial"/>
                <w:i/>
                <w:iCs/>
                <w:lang w:eastAsia="zh-CN"/>
              </w:rPr>
              <w:t>RRCConnectionReconfigurationComplete</w:t>
            </w:r>
            <w:proofErr w:type="spellEnd"/>
            <w:r w:rsidRPr="00BD3D5F">
              <w:rPr>
                <w:rFonts w:ascii="Arial" w:eastAsia="宋体" w:hAnsi="Arial" w:cs="Arial"/>
                <w:lang w:eastAsia="zh-CN"/>
              </w:rPr>
              <w:t xml:space="preserve"> message</w:t>
            </w:r>
            <w:r w:rsidR="00500E7B">
              <w:rPr>
                <w:rFonts w:ascii="Arial" w:eastAsia="宋体" w:hAnsi="Arial" w:cs="Arial"/>
                <w:lang w:eastAsia="zh-CN"/>
              </w:rPr>
              <w:t xml:space="preserve">, and target </w:t>
            </w:r>
            <w:proofErr w:type="spellStart"/>
            <w:r w:rsidR="00500E7B">
              <w:rPr>
                <w:rFonts w:ascii="Arial" w:eastAsia="宋体" w:hAnsi="Arial" w:cs="Arial"/>
                <w:lang w:eastAsia="zh-CN"/>
              </w:rPr>
              <w:t>eNB</w:t>
            </w:r>
            <w:proofErr w:type="spellEnd"/>
            <w:r w:rsidR="00500E7B">
              <w:rPr>
                <w:rFonts w:ascii="Arial" w:eastAsia="宋体" w:hAnsi="Arial" w:cs="Arial"/>
                <w:lang w:eastAsia="zh-CN"/>
              </w:rPr>
              <w:t xml:space="preserve"> verifies it upon reception of the message</w:t>
            </w:r>
            <w:r w:rsidRPr="00BD3D5F">
              <w:rPr>
                <w:rFonts w:ascii="Arial" w:eastAsia="宋体" w:hAnsi="Arial" w:cs="Arial"/>
                <w:lang w:eastAsia="zh-CN"/>
              </w:rPr>
              <w:t xml:space="preserve">. But </w:t>
            </w:r>
            <w:r w:rsidR="00500E7B">
              <w:rPr>
                <w:rFonts w:ascii="Arial" w:eastAsia="宋体" w:hAnsi="Arial" w:cs="Arial"/>
                <w:lang w:eastAsia="zh-CN"/>
              </w:rPr>
              <w:t xml:space="preserve">this is not correct since </w:t>
            </w:r>
            <w:proofErr w:type="spellStart"/>
            <w:r w:rsidR="00B64205" w:rsidRPr="00B64205">
              <w:rPr>
                <w:rFonts w:ascii="Arial" w:eastAsia="宋体" w:hAnsi="Arial" w:cs="Arial"/>
                <w:i/>
                <w:iCs/>
                <w:lang w:eastAsia="zh-CN"/>
              </w:rPr>
              <w:t>RRCConnectionReconfiguration</w:t>
            </w:r>
            <w:r w:rsidR="00492545" w:rsidRPr="00BD3D5F">
              <w:rPr>
                <w:rFonts w:ascii="Arial" w:eastAsia="宋体" w:hAnsi="Arial" w:cs="Arial"/>
                <w:i/>
                <w:iCs/>
                <w:lang w:eastAsia="zh-CN"/>
              </w:rPr>
              <w:t>Complete</w:t>
            </w:r>
            <w:proofErr w:type="spellEnd"/>
            <w:r w:rsidR="00854A93">
              <w:rPr>
                <w:rFonts w:ascii="Arial" w:eastAsia="宋体" w:hAnsi="Arial" w:cs="Arial"/>
                <w:lang w:eastAsia="zh-CN"/>
              </w:rPr>
              <w:t xml:space="preserve"> </w:t>
            </w:r>
            <w:r w:rsidR="00B64205" w:rsidRPr="00B64205">
              <w:rPr>
                <w:rFonts w:ascii="Arial" w:eastAsia="宋体" w:hAnsi="Arial" w:cs="Arial"/>
                <w:lang w:eastAsia="zh-CN"/>
              </w:rPr>
              <w:t>message does</w:t>
            </w:r>
            <w:r w:rsidR="0039673B">
              <w:rPr>
                <w:rFonts w:ascii="Arial" w:eastAsia="宋体" w:hAnsi="Arial" w:cs="Arial"/>
                <w:lang w:eastAsia="zh-CN"/>
              </w:rPr>
              <w:t xml:space="preserve"> </w:t>
            </w:r>
            <w:r w:rsidR="00B64205" w:rsidRPr="00B64205">
              <w:rPr>
                <w:rFonts w:ascii="Arial" w:eastAsia="宋体" w:hAnsi="Arial" w:cs="Arial"/>
                <w:lang w:eastAsia="zh-CN"/>
              </w:rPr>
              <w:t>n</w:t>
            </w:r>
            <w:r w:rsidR="0039673B">
              <w:rPr>
                <w:rFonts w:ascii="Arial" w:eastAsia="宋体" w:hAnsi="Arial" w:cs="Arial"/>
                <w:lang w:eastAsia="zh-CN"/>
              </w:rPr>
              <w:t>o</w:t>
            </w:r>
            <w:r w:rsidR="00B64205" w:rsidRPr="00B64205">
              <w:rPr>
                <w:rFonts w:ascii="Arial" w:eastAsia="宋体" w:hAnsi="Arial" w:cs="Arial"/>
                <w:lang w:eastAsia="zh-CN"/>
              </w:rPr>
              <w:t>t contain C-RNTI</w:t>
            </w:r>
            <w:r w:rsidRPr="00BD3D5F">
              <w:rPr>
                <w:rFonts w:ascii="Arial" w:eastAsia="宋体" w:hAnsi="Arial" w:cs="Arial"/>
                <w:lang w:eastAsia="zh-CN"/>
              </w:rPr>
              <w:t xml:space="preserve">, and the target </w:t>
            </w:r>
            <w:proofErr w:type="spellStart"/>
            <w:r w:rsidRPr="00BD3D5F">
              <w:rPr>
                <w:rFonts w:ascii="Arial" w:eastAsia="宋体" w:hAnsi="Arial" w:cs="Arial"/>
                <w:lang w:eastAsia="zh-CN"/>
              </w:rPr>
              <w:t>eNB</w:t>
            </w:r>
            <w:proofErr w:type="spellEnd"/>
            <w:r w:rsidRPr="00BD3D5F">
              <w:rPr>
                <w:rFonts w:ascii="Arial" w:eastAsia="宋体" w:hAnsi="Arial" w:cs="Arial"/>
                <w:lang w:eastAsia="zh-CN"/>
              </w:rPr>
              <w:t xml:space="preserve"> </w:t>
            </w:r>
            <w:r w:rsidR="00500E7B">
              <w:rPr>
                <w:rFonts w:ascii="Arial" w:eastAsia="宋体" w:hAnsi="Arial" w:cs="Arial"/>
                <w:lang w:eastAsia="zh-CN"/>
              </w:rPr>
              <w:t>does</w:t>
            </w:r>
            <w:r w:rsidRPr="00BD3D5F">
              <w:rPr>
                <w:rFonts w:ascii="Arial" w:eastAsia="宋体" w:hAnsi="Arial" w:cs="Arial"/>
                <w:lang w:eastAsia="zh-CN"/>
              </w:rPr>
              <w:t xml:space="preserve"> not verify the C-RNTI to determine the HO procedure complete.</w:t>
            </w:r>
          </w:p>
          <w:p w14:paraId="12702D8F" w14:textId="1B12B7E9" w:rsidR="00B64205" w:rsidRDefault="00B64205" w:rsidP="00B64205">
            <w:pPr>
              <w:spacing w:after="0"/>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 xml:space="preserve">he original text comes from </w:t>
            </w:r>
            <w:hyperlink r:id="rId11" w:history="1">
              <w:r w:rsidRPr="00500E7B">
                <w:rPr>
                  <w:rStyle w:val="ae"/>
                  <w:rFonts w:ascii="Arial" w:eastAsia="宋体" w:hAnsi="Arial" w:cs="Arial"/>
                  <w:lang w:eastAsia="zh-CN"/>
                </w:rPr>
                <w:t>R3-062020</w:t>
              </w:r>
            </w:hyperlink>
            <w:r>
              <w:rPr>
                <w:rFonts w:ascii="Arial" w:eastAsia="宋体" w:hAnsi="Arial" w:cs="Arial"/>
                <w:lang w:eastAsia="zh-CN"/>
              </w:rPr>
              <w:t xml:space="preserve">, with the intention </w:t>
            </w:r>
            <w:r w:rsidR="005658CF">
              <w:rPr>
                <w:rFonts w:ascii="Arial" w:eastAsia="宋体" w:hAnsi="Arial" w:cs="Arial"/>
                <w:lang w:eastAsia="zh-CN"/>
              </w:rPr>
              <w:t>about</w:t>
            </w:r>
            <w:r>
              <w:rPr>
                <w:rFonts w:ascii="Arial" w:eastAsia="宋体" w:hAnsi="Arial" w:cs="Arial"/>
                <w:lang w:eastAsia="zh-CN"/>
              </w:rPr>
              <w:t xml:space="preserve"> </w:t>
            </w:r>
            <w:r w:rsidRPr="00B64205">
              <w:rPr>
                <w:rFonts w:ascii="Arial" w:eastAsia="宋体" w:hAnsi="Arial" w:cs="Arial"/>
                <w:lang w:eastAsia="zh-CN"/>
              </w:rPr>
              <w:t>the C-RNTI MAC CE sent from UE as part of contention resolution</w:t>
            </w:r>
            <w:r w:rsidR="005658CF">
              <w:rPr>
                <w:rFonts w:ascii="Arial" w:eastAsia="宋体" w:hAnsi="Arial" w:cs="Arial"/>
                <w:lang w:eastAsia="zh-CN"/>
              </w:rPr>
              <w:t xml:space="preserve">. </w:t>
            </w:r>
            <w:r w:rsidR="00500E7B">
              <w:rPr>
                <w:rFonts w:ascii="Arial" w:eastAsia="宋体" w:hAnsi="Arial" w:cs="Arial"/>
                <w:lang w:eastAsia="zh-CN"/>
              </w:rPr>
              <w:t xml:space="preserve">But </w:t>
            </w:r>
            <w:r w:rsidR="00EB2704">
              <w:rPr>
                <w:rFonts w:ascii="Arial" w:eastAsia="宋体" w:hAnsi="Arial" w:cs="Arial"/>
                <w:lang w:eastAsia="zh-CN"/>
              </w:rPr>
              <w:t xml:space="preserve">this is not correct according to stage-3 specification. </w:t>
            </w:r>
          </w:p>
          <w:p w14:paraId="49505304" w14:textId="617F8D66" w:rsidR="002B2CF3" w:rsidRPr="00492545" w:rsidRDefault="002B2CF3" w:rsidP="00B64205">
            <w:pPr>
              <w:spacing w:after="0"/>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 xml:space="preserve">hus, </w:t>
            </w:r>
            <w:r w:rsidR="00500E7B">
              <w:rPr>
                <w:rFonts w:ascii="Arial" w:eastAsia="宋体" w:hAnsi="Arial" w:cs="Arial"/>
                <w:lang w:eastAsia="zh-CN"/>
              </w:rPr>
              <w:t xml:space="preserve">the Stage-2 text is technically incorrect and </w:t>
            </w:r>
            <w:r>
              <w:rPr>
                <w:rFonts w:ascii="Arial" w:eastAsia="宋体" w:hAnsi="Arial" w:cs="Arial"/>
                <w:lang w:eastAsia="zh-CN"/>
              </w:rPr>
              <w:t xml:space="preserve">there is no need to mention C-RNTI for </w:t>
            </w:r>
            <w:proofErr w:type="spellStart"/>
            <w:r w:rsidRPr="00BD3D5F">
              <w:rPr>
                <w:rFonts w:ascii="Arial" w:eastAsia="宋体" w:hAnsi="Arial" w:cs="Arial"/>
                <w:i/>
                <w:iCs/>
                <w:lang w:eastAsia="zh-CN"/>
              </w:rPr>
              <w:t>RRCConnectionReconfigurationComplete</w:t>
            </w:r>
            <w:proofErr w:type="spellEnd"/>
            <w:r>
              <w:rPr>
                <w:rFonts w:ascii="Arial" w:eastAsia="宋体" w:hAnsi="Arial" w:cs="Arial"/>
                <w:lang w:eastAsia="zh-CN"/>
              </w:rPr>
              <w:t xml:space="preserve">, and </w:t>
            </w:r>
            <w:r w:rsidR="005A24F8">
              <w:rPr>
                <w:rFonts w:ascii="Arial" w:eastAsia="宋体" w:hAnsi="Arial" w:cs="Arial"/>
                <w:lang w:eastAsia="zh-CN"/>
              </w:rPr>
              <w:t xml:space="preserve">it is not possible </w:t>
            </w:r>
            <w:r w:rsidR="00492545">
              <w:rPr>
                <w:rFonts w:ascii="Arial" w:eastAsia="宋体" w:hAnsi="Arial" w:cs="Arial"/>
                <w:lang w:eastAsia="zh-CN"/>
              </w:rPr>
              <w:t xml:space="preserve">for </w:t>
            </w:r>
            <w:r w:rsidR="002F73B7">
              <w:rPr>
                <w:rFonts w:ascii="Arial" w:eastAsia="宋体" w:hAnsi="Arial" w:cs="Arial"/>
                <w:lang w:eastAsia="zh-CN"/>
              </w:rPr>
              <w:t xml:space="preserve">the </w:t>
            </w:r>
            <w:r w:rsidR="00492545">
              <w:rPr>
                <w:rFonts w:ascii="Arial" w:eastAsia="宋体" w:hAnsi="Arial" w:cs="Arial"/>
                <w:lang w:eastAsia="zh-CN"/>
              </w:rPr>
              <w:t xml:space="preserve">target </w:t>
            </w:r>
            <w:proofErr w:type="spellStart"/>
            <w:r w:rsidR="00492545">
              <w:rPr>
                <w:rFonts w:ascii="Arial" w:eastAsia="宋体" w:hAnsi="Arial" w:cs="Arial"/>
                <w:lang w:eastAsia="zh-CN"/>
              </w:rPr>
              <w:t>eNB</w:t>
            </w:r>
            <w:proofErr w:type="spellEnd"/>
            <w:r w:rsidR="00492545">
              <w:rPr>
                <w:rFonts w:ascii="Arial" w:eastAsia="宋体" w:hAnsi="Arial" w:cs="Arial"/>
                <w:lang w:eastAsia="zh-CN"/>
              </w:rPr>
              <w:t xml:space="preserve"> to verify the C-RNTI in </w:t>
            </w:r>
            <w:proofErr w:type="spellStart"/>
            <w:r w:rsidR="00492545" w:rsidRPr="00BD3D5F">
              <w:rPr>
                <w:rFonts w:ascii="Arial" w:eastAsia="宋体" w:hAnsi="Arial" w:cs="Arial"/>
                <w:i/>
                <w:iCs/>
                <w:lang w:eastAsia="zh-CN"/>
              </w:rPr>
              <w:t>RRCConnectionReconfigurationComplete</w:t>
            </w:r>
            <w:proofErr w:type="spellEnd"/>
            <w:r w:rsidR="00492545">
              <w:rPr>
                <w:rFonts w:ascii="Arial" w:eastAsia="宋体" w:hAnsi="Arial" w:cs="Arial"/>
                <w:i/>
                <w:iCs/>
                <w:lang w:eastAsia="zh-CN"/>
              </w:rPr>
              <w:t xml:space="preserve"> </w:t>
            </w:r>
            <w:r w:rsidR="00492545">
              <w:rPr>
                <w:rFonts w:ascii="Arial" w:eastAsia="宋体" w:hAnsi="Arial" w:cs="Arial"/>
                <w:lang w:eastAsia="zh-CN"/>
              </w:rPr>
              <w:t>message.</w:t>
            </w:r>
            <w:r w:rsidR="004B7FDE">
              <w:rPr>
                <w:rFonts w:ascii="Arial" w:eastAsia="宋体" w:hAnsi="Arial" w:cs="Arial"/>
                <w:lang w:eastAsia="zh-CN"/>
              </w:rPr>
              <w:t xml:space="preserve"> Similar issue exists for RACH-less </w:t>
            </w:r>
            <w:r w:rsidR="001F7D46">
              <w:rPr>
                <w:rFonts w:ascii="Arial" w:eastAsia="宋体" w:hAnsi="Arial" w:cs="Arial"/>
                <w:lang w:eastAsia="zh-CN"/>
              </w:rPr>
              <w:t xml:space="preserve">HO </w:t>
            </w:r>
            <w:r w:rsidR="004B7FDE">
              <w:rPr>
                <w:rFonts w:ascii="Arial" w:eastAsia="宋体" w:hAnsi="Arial" w:cs="Arial"/>
                <w:lang w:eastAsia="zh-CN"/>
              </w:rPr>
              <w:t xml:space="preserve">case. </w:t>
            </w:r>
          </w:p>
          <w:p w14:paraId="2A60C78C" w14:textId="02BEF1D1" w:rsidR="00B64205" w:rsidRPr="00D930D5" w:rsidRDefault="00B64205" w:rsidP="00B64205">
            <w:pPr>
              <w:spacing w:after="0"/>
              <w:rPr>
                <w:rFonts w:ascii="Arial" w:eastAsia="宋体" w:hAnsi="Arial"/>
                <w:noProof/>
              </w:rPr>
            </w:pP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631E2" w14:textId="502C1A37" w:rsidR="00A05B1D" w:rsidRDefault="00772A68" w:rsidP="00D930D5">
            <w:pPr>
              <w:pStyle w:val="CRCoverPage"/>
              <w:spacing w:after="0"/>
              <w:rPr>
                <w:noProof/>
                <w:lang w:eastAsia="zh-CN"/>
              </w:rPr>
            </w:pPr>
            <w:r>
              <w:rPr>
                <w:noProof/>
                <w:lang w:eastAsia="zh-CN"/>
              </w:rPr>
              <w:t xml:space="preserve">In the procedure of C-plane handling </w:t>
            </w:r>
            <w:r w:rsidR="00A05B1D">
              <w:rPr>
                <w:noProof/>
                <w:lang w:eastAsia="zh-CN"/>
              </w:rPr>
              <w:t xml:space="preserve">for mobility, </w:t>
            </w:r>
            <w:r w:rsidR="002A4636">
              <w:rPr>
                <w:noProof/>
                <w:lang w:eastAsia="zh-CN"/>
              </w:rPr>
              <w:t>for both RACH based and RACH-less HO cases:</w:t>
            </w:r>
          </w:p>
          <w:p w14:paraId="619FCA06" w14:textId="356E91C4" w:rsidR="00772A68" w:rsidRPr="00F779F3" w:rsidRDefault="00A05B1D" w:rsidP="00A05B1D">
            <w:pPr>
              <w:pStyle w:val="CRCoverPage"/>
              <w:numPr>
                <w:ilvl w:val="0"/>
                <w:numId w:val="50"/>
              </w:numPr>
              <w:spacing w:after="0"/>
              <w:rPr>
                <w:noProof/>
                <w:lang w:eastAsia="zh-CN"/>
              </w:rPr>
            </w:pPr>
            <w:r>
              <w:rPr>
                <w:noProof/>
                <w:lang w:eastAsia="zh-CN"/>
              </w:rPr>
              <w:t xml:space="preserve">remove the </w:t>
            </w:r>
            <w:r w:rsidR="00F779F3">
              <w:rPr>
                <w:noProof/>
                <w:lang w:eastAsia="zh-CN"/>
              </w:rPr>
              <w:t xml:space="preserve">C-RNTI for </w:t>
            </w:r>
            <w:proofErr w:type="spellStart"/>
            <w:r w:rsidR="00F779F3" w:rsidRPr="00BD3D5F">
              <w:rPr>
                <w:rFonts w:eastAsia="宋体" w:cs="Arial"/>
                <w:i/>
                <w:iCs/>
                <w:lang w:eastAsia="zh-CN"/>
              </w:rPr>
              <w:t>RRCConnectionReconfigurationComplete</w:t>
            </w:r>
            <w:proofErr w:type="spellEnd"/>
            <w:r w:rsidR="00F779F3">
              <w:rPr>
                <w:rFonts w:eastAsia="宋体" w:cs="Arial"/>
                <w:lang w:eastAsia="zh-CN"/>
              </w:rPr>
              <w:t xml:space="preserve"> message.</w:t>
            </w:r>
          </w:p>
          <w:p w14:paraId="3C264134" w14:textId="3DB4B37A" w:rsidR="006C53C6" w:rsidRPr="002F73B7" w:rsidRDefault="00F779F3" w:rsidP="002F73B7">
            <w:pPr>
              <w:pStyle w:val="CRCoverPage"/>
              <w:numPr>
                <w:ilvl w:val="0"/>
                <w:numId w:val="50"/>
              </w:numPr>
              <w:rPr>
                <w:rFonts w:cs="Arial"/>
                <w:lang w:eastAsia="zh-CN"/>
              </w:rPr>
            </w:pPr>
            <w:r>
              <w:rPr>
                <w:rFonts w:eastAsia="宋体" w:cs="Arial"/>
                <w:lang w:eastAsia="zh-CN"/>
              </w:rPr>
              <w:t xml:space="preserve">remove the incorrect part that </w:t>
            </w:r>
            <w:r w:rsidR="002F73B7" w:rsidRPr="002F73B7">
              <w:rPr>
                <w:rFonts w:cs="Arial"/>
                <w:lang w:eastAsia="zh-CN"/>
              </w:rPr>
              <w:t xml:space="preserve">the target </w:t>
            </w:r>
            <w:proofErr w:type="spellStart"/>
            <w:r w:rsidR="002F73B7" w:rsidRPr="002F73B7">
              <w:rPr>
                <w:rFonts w:cs="Arial"/>
                <w:lang w:eastAsia="zh-CN"/>
              </w:rPr>
              <w:t>eNB</w:t>
            </w:r>
            <w:proofErr w:type="spellEnd"/>
            <w:r w:rsidR="002F73B7" w:rsidRPr="002F73B7">
              <w:rPr>
                <w:rFonts w:cs="Arial"/>
                <w:lang w:eastAsia="zh-CN"/>
              </w:rPr>
              <w:t xml:space="preserve"> to verify the C-RNTI in </w:t>
            </w:r>
            <w:proofErr w:type="spellStart"/>
            <w:r w:rsidR="002F73B7" w:rsidRPr="002F73B7">
              <w:rPr>
                <w:rFonts w:eastAsia="宋体" w:cs="Arial"/>
                <w:i/>
                <w:iCs/>
                <w:lang w:eastAsia="zh-CN"/>
              </w:rPr>
              <w:t>RRCConnectionReconfigurationComplete</w:t>
            </w:r>
            <w:proofErr w:type="spellEnd"/>
            <w:r w:rsidR="002F73B7" w:rsidRPr="002F73B7">
              <w:rPr>
                <w:rFonts w:cs="Arial"/>
                <w:i/>
                <w:iCs/>
                <w:lang w:eastAsia="zh-CN"/>
              </w:rPr>
              <w:t xml:space="preserve"> </w:t>
            </w:r>
            <w:r w:rsidR="002F73B7" w:rsidRPr="002F73B7">
              <w:rPr>
                <w:rFonts w:cs="Arial"/>
                <w:lang w:eastAsia="zh-CN"/>
              </w:rPr>
              <w:t>message.</w:t>
            </w:r>
          </w:p>
          <w:p w14:paraId="78D876AC" w14:textId="77777777" w:rsidR="006C53C6" w:rsidRDefault="006C53C6" w:rsidP="00D930D5">
            <w:pPr>
              <w:pStyle w:val="CRCoverPage"/>
              <w:spacing w:after="0"/>
              <w:rPr>
                <w:rFonts w:eastAsia="宋体" w:cs="Arial"/>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3F4DC158" w:rsidR="000B60E8" w:rsidRPr="00212003" w:rsidRDefault="009C649C" w:rsidP="000B60E8">
            <w:pPr>
              <w:pStyle w:val="CRCoverPage"/>
              <w:rPr>
                <w:noProof/>
                <w:lang w:val="en-US" w:eastAsia="zh-CN"/>
              </w:rPr>
            </w:pPr>
            <w:r>
              <w:rPr>
                <w:noProof/>
                <w:lang w:eastAsia="zh-CN"/>
              </w:rPr>
              <w:t>Mobility</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41502CCD" w:rsidR="000B60E8" w:rsidRPr="000B60E8"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 xml:space="preserve">here is no </w:t>
            </w:r>
            <w:r w:rsidR="00CC6D44">
              <w:rPr>
                <w:noProof/>
                <w:lang w:eastAsia="zh-CN"/>
              </w:rPr>
              <w:t>i</w:t>
            </w:r>
            <w:r w:rsidR="00CC6D44" w:rsidRPr="00CC6D44">
              <w:rPr>
                <w:noProof/>
                <w:lang w:eastAsia="zh-CN"/>
              </w:rPr>
              <w:t>nter-operability</w:t>
            </w:r>
            <w:r w:rsidR="00CC6D44">
              <w:rPr>
                <w:noProof/>
                <w:lang w:eastAsia="zh-CN"/>
              </w:rPr>
              <w:t xml:space="preserve"> issu</w:t>
            </w:r>
            <w:r w:rsidR="0070627C">
              <w:rPr>
                <w:noProof/>
                <w:lang w:eastAsia="zh-CN"/>
              </w:rPr>
              <w:t>e.</w:t>
            </w:r>
          </w:p>
          <w:p w14:paraId="7D92D96F" w14:textId="6C592D70" w:rsidR="000B60E8" w:rsidRDefault="000B60E8" w:rsidP="00A455BE">
            <w:pPr>
              <w:pStyle w:val="CRCoverPage"/>
              <w:numPr>
                <w:ilvl w:val="0"/>
                <w:numId w:val="48"/>
              </w:numPr>
              <w:spacing w:after="0"/>
              <w:rPr>
                <w:noProof/>
                <w:lang w:eastAsia="zh-CN"/>
              </w:rPr>
            </w:pPr>
            <w:r w:rsidRPr="000B60E8">
              <w:rPr>
                <w:noProof/>
                <w:lang w:eastAsia="zh-CN"/>
              </w:rPr>
              <w:lastRenderedPageBreak/>
              <w:t>If the UE is implemented according to the CR and the network is not</w:t>
            </w:r>
            <w:r w:rsidR="00CC6D44" w:rsidRPr="000B60E8">
              <w:rPr>
                <w:noProof/>
                <w:lang w:eastAsia="zh-CN"/>
              </w:rPr>
              <w:t>, t</w:t>
            </w:r>
            <w:r w:rsidR="00CC6D44">
              <w:rPr>
                <w:noProof/>
                <w:lang w:eastAsia="zh-CN"/>
              </w:rPr>
              <w:t xml:space="preserve">here is no </w:t>
            </w:r>
            <w:r w:rsidR="00A455BE">
              <w:rPr>
                <w:noProof/>
                <w:lang w:eastAsia="zh-CN"/>
              </w:rPr>
              <w:t>i</w:t>
            </w:r>
            <w:r w:rsidR="00A455BE" w:rsidRPr="00CC6D44">
              <w:rPr>
                <w:noProof/>
                <w:lang w:eastAsia="zh-CN"/>
              </w:rPr>
              <w:t>nter-operability</w:t>
            </w:r>
            <w:r w:rsidR="00A455BE">
              <w:rPr>
                <w:noProof/>
                <w:lang w:eastAsia="zh-CN"/>
              </w:rPr>
              <w:t xml:space="preserve"> issue.</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2EA9A42E" w:rsidR="00334B52" w:rsidRPr="0011424E" w:rsidRDefault="0040617F" w:rsidP="00BD190E">
            <w:pPr>
              <w:spacing w:after="0"/>
              <w:ind w:left="100"/>
              <w:rPr>
                <w:rFonts w:ascii="Arial" w:eastAsia="宋体" w:hAnsi="Arial"/>
                <w:noProof/>
                <w:lang w:eastAsia="zh-CN"/>
              </w:rPr>
            </w:pPr>
            <w:r>
              <w:rPr>
                <w:rFonts w:ascii="Arial" w:eastAsia="宋体" w:hAnsi="Arial"/>
                <w:noProof/>
                <w:lang w:eastAsia="zh-CN"/>
              </w:rPr>
              <w:t xml:space="preserve">Stage-2 description for mobility procedure is not correct. </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38D48DE8" w:rsidR="00334B52" w:rsidRDefault="0093317B" w:rsidP="00334B52">
            <w:pPr>
              <w:pStyle w:val="CRCoverPage"/>
              <w:spacing w:after="0"/>
              <w:ind w:left="100"/>
              <w:rPr>
                <w:noProof/>
              </w:rPr>
            </w:pPr>
            <w:r>
              <w:rPr>
                <w:noProof/>
                <w:lang w:eastAsia="zh-CN"/>
              </w:rPr>
              <w:t>10.1.2.1.1</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6169E252" w:rsidR="00334B52" w:rsidRDefault="0038671F" w:rsidP="00334B52">
            <w:pPr>
              <w:pStyle w:val="CRCoverPage"/>
              <w:spacing w:after="0"/>
              <w:ind w:left="100"/>
              <w:rPr>
                <w:noProof/>
              </w:rPr>
            </w:pPr>
            <w:r w:rsidRPr="00BA450F">
              <w:t>The issue exists in the specification from Re</w:t>
            </w:r>
            <w:r w:rsidR="007A0804" w:rsidRPr="00BA450F">
              <w:t>l</w:t>
            </w:r>
            <w:r w:rsidRPr="00BA450F">
              <w:t>-8</w:t>
            </w:r>
            <w:r w:rsidR="00625E80" w:rsidRPr="00BA450F">
              <w:t xml:space="preserve">, but </w:t>
            </w:r>
            <w:r w:rsidR="00A13D60" w:rsidRPr="00BA450F">
              <w:t xml:space="preserve">it was agreed to make the change from </w:t>
            </w:r>
            <w:r w:rsidR="00625E80" w:rsidRPr="00BA450F">
              <w:t>Rel-</w:t>
            </w:r>
            <w:r w:rsidR="007A0804" w:rsidRPr="00BA450F">
              <w:t>17</w:t>
            </w:r>
            <w:r w:rsidR="00A13D60" w:rsidRPr="00BA450F">
              <w:t xml:space="preserve"> only</w:t>
            </w:r>
            <w:r w:rsidR="00625E80" w:rsidRPr="00BA450F">
              <w:t>, considering</w:t>
            </w:r>
            <w:r w:rsidR="00D91F4C" w:rsidRPr="00D91F4C">
              <w:t xml:space="preserve"> the </w:t>
            </w:r>
            <w:r w:rsidR="001A029E">
              <w:t>incorrect</w:t>
            </w:r>
            <w:r w:rsidR="00D91F4C" w:rsidRPr="00D91F4C">
              <w:t xml:space="preserve"> text in clause 10.1.2.1.1 has not been implemented</w:t>
            </w:r>
            <w:r w:rsidR="00D91F4C">
              <w:t>.</w:t>
            </w: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07251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p>
    <w:p w14:paraId="2AB66024" w14:textId="77777777" w:rsidR="00B95919" w:rsidRPr="00357DF0" w:rsidRDefault="00B95919" w:rsidP="00B95919">
      <w:pPr>
        <w:pStyle w:val="5"/>
      </w:pPr>
      <w:bookmarkStart w:id="4" w:name="_Toc20402804"/>
      <w:bookmarkStart w:id="5" w:name="_Toc29372310"/>
      <w:bookmarkStart w:id="6" w:name="_Toc37760258"/>
      <w:bookmarkStart w:id="7" w:name="_Toc46498492"/>
      <w:bookmarkStart w:id="8" w:name="_Toc52490805"/>
      <w:bookmarkStart w:id="9" w:name="_Toc131026131"/>
      <w:bookmarkStart w:id="10" w:name="_Toc257665275"/>
      <w:bookmarkStart w:id="11" w:name="_Toc60777261"/>
      <w:bookmarkStart w:id="12" w:name="_Toc115429068"/>
      <w:r w:rsidRPr="00357DF0">
        <w:t>10.1.2.1.1</w:t>
      </w:r>
      <w:r w:rsidRPr="00357DF0">
        <w:tab/>
        <w:t>C-plane handling</w:t>
      </w:r>
      <w:bookmarkEnd w:id="4"/>
      <w:bookmarkEnd w:id="5"/>
      <w:bookmarkEnd w:id="6"/>
      <w:bookmarkEnd w:id="7"/>
      <w:bookmarkEnd w:id="8"/>
      <w:bookmarkEnd w:id="9"/>
    </w:p>
    <w:p w14:paraId="3192FE2D" w14:textId="77777777" w:rsidR="00B95919" w:rsidRPr="00357DF0" w:rsidRDefault="00B95919" w:rsidP="00B95919">
      <w:r w:rsidRPr="00357DF0">
        <w:t xml:space="preserve">The preparation and execution phase of the HO procedure is performed without EPC involvement, </w:t>
      </w:r>
      <w:proofErr w:type="gramStart"/>
      <w:r w:rsidRPr="00357DF0">
        <w:t>i.e.</w:t>
      </w:r>
      <w:proofErr w:type="gramEnd"/>
      <w:r w:rsidRPr="00357DF0">
        <w:t xml:space="preserve"> preparation messages are directly exchanged between the </w:t>
      </w:r>
      <w:proofErr w:type="spellStart"/>
      <w:r w:rsidRPr="00357DF0">
        <w:t>eNBs</w:t>
      </w:r>
      <w:proofErr w:type="spellEnd"/>
      <w:r w:rsidRPr="00357DF0">
        <w:t xml:space="preserve">. The release of the resources at the source side during the HO completion phase is triggered by the </w:t>
      </w:r>
      <w:proofErr w:type="spellStart"/>
      <w:r w:rsidRPr="00357DF0">
        <w:t>eNB</w:t>
      </w:r>
      <w:proofErr w:type="spellEnd"/>
      <w:r w:rsidRPr="00357DF0">
        <w:t xml:space="preserve">. In case an RN is involved, its DeNB relays the appropriate S1 messages between the RN and the MME (S1-based handover) and X2 messages between the RN and target </w:t>
      </w:r>
      <w:proofErr w:type="spellStart"/>
      <w:r w:rsidRPr="00357DF0">
        <w:t>eNB</w:t>
      </w:r>
      <w:proofErr w:type="spellEnd"/>
      <w:r w:rsidRPr="00357DF0">
        <w:t xml:space="preserve"> (X2-based handover); the DeNB is explicitly aware of a UE attached to the RN due to the S1 proxy and X2 proxy functionality (see clause 4.7.6.6). The figure below depicts the basic handover scenario where neither MME nor Serving Gateway changes:</w:t>
      </w:r>
    </w:p>
    <w:p w14:paraId="6F2DC78E" w14:textId="77777777" w:rsidR="00B95919" w:rsidRPr="00357DF0" w:rsidRDefault="009E1218" w:rsidP="00B95919">
      <w:pPr>
        <w:pStyle w:val="TH"/>
      </w:pPr>
      <w:r w:rsidRPr="00357DF0">
        <w:rPr>
          <w:noProof/>
        </w:rPr>
        <w:object w:dxaOrig="9706" w:dyaOrig="10801" w14:anchorId="5D052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538.2pt;mso-width-percent:0;mso-height-percent:0;mso-width-percent:0;mso-height-percent:0" o:ole="">
            <v:imagedata r:id="rId14" o:title=""/>
          </v:shape>
          <o:OLEObject Type="Embed" ProgID="Visio.Drawing.11" ShapeID="_x0000_i1025" DrawAspect="Content" ObjectID="_1746540903" r:id="rId15"/>
        </w:object>
      </w:r>
    </w:p>
    <w:p w14:paraId="4A4D902A" w14:textId="77777777" w:rsidR="00B95919" w:rsidRPr="00357DF0" w:rsidRDefault="00B95919" w:rsidP="00B95919">
      <w:pPr>
        <w:pStyle w:val="TF"/>
      </w:pPr>
      <w:r w:rsidRPr="00357DF0">
        <w:t>Figure 10.1.2.1.1-1: Intra-MME/Serving Gateway HO</w:t>
      </w:r>
    </w:p>
    <w:p w14:paraId="1CA08595" w14:textId="77777777" w:rsidR="00B95919" w:rsidRPr="00357DF0" w:rsidRDefault="00B95919" w:rsidP="00B95919">
      <w:r w:rsidRPr="00357DF0">
        <w:t>Below is a more detailed description of the intra-MME/Serving Gateway HO procedure:</w:t>
      </w:r>
    </w:p>
    <w:p w14:paraId="5531754D" w14:textId="77777777" w:rsidR="00B95919" w:rsidRPr="00357DF0" w:rsidRDefault="00B95919" w:rsidP="00B95919">
      <w:pPr>
        <w:pStyle w:val="B1"/>
      </w:pPr>
      <w:r w:rsidRPr="00357DF0">
        <w:t>0</w:t>
      </w:r>
      <w:r w:rsidRPr="00357DF0">
        <w:tab/>
        <w:t xml:space="preserve">The UE context within the source </w:t>
      </w:r>
      <w:proofErr w:type="spellStart"/>
      <w:r w:rsidRPr="00357DF0">
        <w:t>eNB</w:t>
      </w:r>
      <w:proofErr w:type="spellEnd"/>
      <w:r w:rsidRPr="00357DF0">
        <w:t xml:space="preserve"> contains information regarding roaming and access restrictions which were provided either at connection establishment or at the last TA update.</w:t>
      </w:r>
    </w:p>
    <w:p w14:paraId="656DF272" w14:textId="77777777" w:rsidR="00B95919" w:rsidRPr="00357DF0" w:rsidRDefault="00B95919" w:rsidP="00B95919">
      <w:pPr>
        <w:pStyle w:val="B1"/>
      </w:pPr>
      <w:r w:rsidRPr="00357DF0">
        <w:t>1</w:t>
      </w:r>
      <w:r w:rsidRPr="00357DF0">
        <w:tab/>
        <w:t xml:space="preserve">The source </w:t>
      </w:r>
      <w:proofErr w:type="spellStart"/>
      <w:r w:rsidRPr="00357DF0">
        <w:t>eNB</w:t>
      </w:r>
      <w:proofErr w:type="spellEnd"/>
      <w:r w:rsidRPr="00357DF0">
        <w:t xml:space="preserve"> configures the UE measurement procedures according to the roaming and access restriction information and </w:t>
      </w:r>
      <w:proofErr w:type="gramStart"/>
      <w:r w:rsidRPr="00357DF0">
        <w:t>e.g.</w:t>
      </w:r>
      <w:proofErr w:type="gramEnd"/>
      <w:r w:rsidRPr="00357DF0">
        <w:t xml:space="preserve"> the available multiple frequency band information. Measurements provided by the source </w:t>
      </w:r>
      <w:proofErr w:type="spellStart"/>
      <w:r w:rsidRPr="00357DF0">
        <w:t>eNB</w:t>
      </w:r>
      <w:proofErr w:type="spellEnd"/>
      <w:r w:rsidRPr="00357DF0">
        <w:t xml:space="preserve"> may assist the function controlling the UE's connection mobility.</w:t>
      </w:r>
    </w:p>
    <w:p w14:paraId="45FAF9B2" w14:textId="77777777" w:rsidR="00B95919" w:rsidRPr="00357DF0" w:rsidRDefault="00B95919" w:rsidP="00B95919">
      <w:pPr>
        <w:pStyle w:val="B1"/>
      </w:pPr>
      <w:r w:rsidRPr="00357DF0">
        <w:t>2</w:t>
      </w:r>
      <w:r w:rsidRPr="00357DF0">
        <w:tab/>
        <w:t xml:space="preserve">A MEASUREMENT REPORT is triggered and sent to the </w:t>
      </w:r>
      <w:proofErr w:type="spellStart"/>
      <w:r w:rsidRPr="00357DF0">
        <w:t>eNB</w:t>
      </w:r>
      <w:proofErr w:type="spellEnd"/>
      <w:r w:rsidRPr="00357DF0">
        <w:t>.</w:t>
      </w:r>
    </w:p>
    <w:p w14:paraId="484A0C49" w14:textId="77777777" w:rsidR="00B95919" w:rsidRPr="00357DF0" w:rsidRDefault="00B95919" w:rsidP="00B95919">
      <w:pPr>
        <w:pStyle w:val="B1"/>
      </w:pPr>
      <w:r w:rsidRPr="00357DF0">
        <w:t>3</w:t>
      </w:r>
      <w:r w:rsidRPr="00357DF0">
        <w:tab/>
        <w:t xml:space="preserve">The source </w:t>
      </w:r>
      <w:proofErr w:type="spellStart"/>
      <w:r w:rsidRPr="00357DF0">
        <w:t>eNB</w:t>
      </w:r>
      <w:proofErr w:type="spellEnd"/>
      <w:r w:rsidRPr="00357DF0">
        <w:t xml:space="preserve"> makes decision based on MEASUREMENT REPORT and RRM information to hand off the UE.</w:t>
      </w:r>
    </w:p>
    <w:p w14:paraId="5BC63891" w14:textId="77777777" w:rsidR="00B95919" w:rsidRPr="00357DF0" w:rsidRDefault="00B95919" w:rsidP="00B95919">
      <w:pPr>
        <w:pStyle w:val="B1"/>
      </w:pPr>
      <w:r w:rsidRPr="00357DF0">
        <w:lastRenderedPageBreak/>
        <w:t>4</w:t>
      </w:r>
      <w:r w:rsidRPr="00357DF0">
        <w:tab/>
        <w:t xml:space="preserve">The source </w:t>
      </w:r>
      <w:proofErr w:type="spellStart"/>
      <w:r w:rsidRPr="00357DF0">
        <w:t>eNB</w:t>
      </w:r>
      <w:proofErr w:type="spellEnd"/>
      <w:r w:rsidRPr="00357DF0">
        <w:t xml:space="preserve"> issues a HANDOVER REQUEST message to the target </w:t>
      </w:r>
      <w:proofErr w:type="spellStart"/>
      <w:r w:rsidRPr="00357DF0">
        <w:t>eNB</w:t>
      </w:r>
      <w:proofErr w:type="spellEnd"/>
      <w:r w:rsidRPr="00357DF0">
        <w:t xml:space="preserve"> passing necessary information to prepare the HO at the target side (UE X2 signalling context reference at source </w:t>
      </w:r>
      <w:proofErr w:type="spellStart"/>
      <w:r w:rsidRPr="00357DF0">
        <w:t>eNB</w:t>
      </w:r>
      <w:proofErr w:type="spellEnd"/>
      <w:r w:rsidRPr="00357DF0">
        <w:t xml:space="preserve">, UE S1 EPC signalling context reference, target cell ID, </w:t>
      </w:r>
      <w:proofErr w:type="spellStart"/>
      <w:r w:rsidRPr="00357DF0">
        <w:t>K</w:t>
      </w:r>
      <w:r w:rsidRPr="00357DF0">
        <w:rPr>
          <w:vertAlign w:val="subscript"/>
        </w:rPr>
        <w:t>eNB</w:t>
      </w:r>
      <w:proofErr w:type="spellEnd"/>
      <w:r w:rsidRPr="00357DF0">
        <w:rPr>
          <w:vertAlign w:val="subscript"/>
        </w:rPr>
        <w:t>*</w:t>
      </w:r>
      <w:r w:rsidRPr="00357DF0">
        <w:t xml:space="preserve">, RRC context including the C-RNTI of the UE in the source </w:t>
      </w:r>
      <w:proofErr w:type="spellStart"/>
      <w:r w:rsidRPr="00357DF0">
        <w:t>eNB</w:t>
      </w:r>
      <w:proofErr w:type="spellEnd"/>
      <w:r w:rsidRPr="00357DF0">
        <w:t xml:space="preserve">, AS-configuration, E-RAB context and physical layer ID of the source cell + short MAC-I for possible RLF recovery). The source </w:t>
      </w:r>
      <w:proofErr w:type="spellStart"/>
      <w:r w:rsidRPr="00357DF0">
        <w:t>eNB</w:t>
      </w:r>
      <w:proofErr w:type="spellEnd"/>
      <w:r w:rsidRPr="00357DF0">
        <w:t xml:space="preserve"> may also request a DAPS Handover for one or more E-RABs. UE X2 / UE S1 signalling references enable the target </w:t>
      </w:r>
      <w:proofErr w:type="spellStart"/>
      <w:r w:rsidRPr="00357DF0">
        <w:t>eNB</w:t>
      </w:r>
      <w:proofErr w:type="spellEnd"/>
      <w:r w:rsidRPr="00357DF0">
        <w:t xml:space="preserve"> to address the source </w:t>
      </w:r>
      <w:proofErr w:type="spellStart"/>
      <w:r w:rsidRPr="00357DF0">
        <w:t>eNB</w:t>
      </w:r>
      <w:proofErr w:type="spellEnd"/>
      <w:r w:rsidRPr="00357DF0">
        <w:t xml:space="preserve"> and the EPC. The E-RAB context includes necessary RNL and TNL addressing information, and QoS profiles of the E-RABs.</w:t>
      </w:r>
    </w:p>
    <w:p w14:paraId="5E74E9AA" w14:textId="77777777" w:rsidR="00B95919" w:rsidRPr="00357DF0" w:rsidRDefault="00B95919" w:rsidP="00B95919">
      <w:pPr>
        <w:pStyle w:val="B1"/>
      </w:pPr>
      <w:r w:rsidRPr="00357DF0">
        <w:t>5</w:t>
      </w:r>
      <w:r w:rsidRPr="00357DF0">
        <w:tab/>
        <w:t xml:space="preserve">Admission Control may be performed by the target </w:t>
      </w:r>
      <w:proofErr w:type="spellStart"/>
      <w:r w:rsidRPr="00357DF0">
        <w:t>eNB</w:t>
      </w:r>
      <w:proofErr w:type="spellEnd"/>
      <w:r w:rsidRPr="00357DF0">
        <w:t xml:space="preserve"> dependent on the received E-RAB QoS information to increase the likelihood of a successful HO, if the resources can be granted by target </w:t>
      </w:r>
      <w:proofErr w:type="spellStart"/>
      <w:r w:rsidRPr="00357DF0">
        <w:t>eNB</w:t>
      </w:r>
      <w:proofErr w:type="spellEnd"/>
      <w:r w:rsidRPr="00357DF0">
        <w:t xml:space="preserve">. The target </w:t>
      </w:r>
      <w:proofErr w:type="spellStart"/>
      <w:r w:rsidRPr="00357DF0">
        <w:t>eNB</w:t>
      </w:r>
      <w:proofErr w:type="spellEnd"/>
      <w:r w:rsidRPr="00357DF0">
        <w:t xml:space="preserve"> configures the required resources according to the received E-RAB QoS information and reserves a C-RNTI and optionally a RACH preamble. The AS-configuration to be used in the target cell can either be specified independently (</w:t>
      </w:r>
      <w:proofErr w:type="gramStart"/>
      <w:r w:rsidRPr="00357DF0">
        <w:t>i.e.</w:t>
      </w:r>
      <w:proofErr w:type="gramEnd"/>
      <w:r w:rsidRPr="00357DF0">
        <w:t xml:space="preserve"> an "establishment") or as a delta compared to the AS-configuration used in the source cell (i.e. a "reconfiguration").</w:t>
      </w:r>
    </w:p>
    <w:p w14:paraId="46351A8A" w14:textId="77777777" w:rsidR="00B95919" w:rsidRPr="00357DF0" w:rsidRDefault="00B95919" w:rsidP="00B95919">
      <w:pPr>
        <w:pStyle w:val="B1"/>
      </w:pPr>
      <w:r w:rsidRPr="00357DF0">
        <w:t>6</w:t>
      </w:r>
      <w:r w:rsidRPr="00357DF0">
        <w:tab/>
        <w:t xml:space="preserve">The target </w:t>
      </w:r>
      <w:proofErr w:type="spellStart"/>
      <w:r w:rsidRPr="00357DF0">
        <w:t>eNB</w:t>
      </w:r>
      <w:proofErr w:type="spellEnd"/>
      <w:r w:rsidRPr="00357DF0">
        <w:t xml:space="preserve"> prepares HO with L1/L2 and sends the HANDOVER REQUEST ACKNOWLEDGE to the source </w:t>
      </w:r>
      <w:proofErr w:type="spellStart"/>
      <w:r w:rsidRPr="00357DF0">
        <w:t>eNB</w:t>
      </w:r>
      <w:proofErr w:type="spellEnd"/>
      <w:r w:rsidRPr="00357DF0">
        <w:t xml:space="preserve">. The HANDOVER REQUEST ACKNOWLEDGE message includes a transparent container to be sent to the UE as an RRC message to perform the handover. The container includes a new C-RNTI, target </w:t>
      </w:r>
      <w:proofErr w:type="spellStart"/>
      <w:r w:rsidRPr="00357DF0">
        <w:t>eNB</w:t>
      </w:r>
      <w:proofErr w:type="spellEnd"/>
      <w:r w:rsidRPr="00357DF0">
        <w:t xml:space="preserve"> security algorithm identifiers for the selected security algorithms, may include a dedicated RACH preamble, and possibly some other parameters </w:t>
      </w:r>
      <w:proofErr w:type="gramStart"/>
      <w:r w:rsidRPr="00357DF0">
        <w:t>i.e.</w:t>
      </w:r>
      <w:proofErr w:type="gramEnd"/>
      <w:r w:rsidRPr="00357DF0">
        <w:t xml:space="preserve"> access parameters, SIBs, etc. If RACH-less HO is configured, the container includes timing adjustment indication and optionally a </w:t>
      </w:r>
      <w:proofErr w:type="spellStart"/>
      <w:r w:rsidRPr="00357DF0">
        <w:t>preallocated</w:t>
      </w:r>
      <w:proofErr w:type="spellEnd"/>
      <w:r w:rsidRPr="00357DF0">
        <w:t xml:space="preserve"> uplink grant. The HANDOVER REQUEST ACKNOWLEDGE message may also include RNL/TNL information for the forwarding tunnels, if necessary. The target </w:t>
      </w:r>
      <w:proofErr w:type="spellStart"/>
      <w:r w:rsidRPr="00357DF0">
        <w:t>eNB</w:t>
      </w:r>
      <w:proofErr w:type="spellEnd"/>
      <w:r w:rsidRPr="00357DF0">
        <w:t xml:space="preserve"> also indicates if a DAPS Handover is accepted.</w:t>
      </w:r>
    </w:p>
    <w:p w14:paraId="7E47FCAA" w14:textId="77777777" w:rsidR="00B95919" w:rsidRPr="00357DF0" w:rsidRDefault="00B95919" w:rsidP="00B95919">
      <w:pPr>
        <w:pStyle w:val="NO"/>
      </w:pPr>
      <w:r w:rsidRPr="00357DF0">
        <w:t>NOTE 1:</w:t>
      </w:r>
      <w:r w:rsidRPr="00357DF0">
        <w:tab/>
        <w:t xml:space="preserve">As soon as the source </w:t>
      </w:r>
      <w:proofErr w:type="spellStart"/>
      <w:r w:rsidRPr="00357DF0">
        <w:t>eNB</w:t>
      </w:r>
      <w:proofErr w:type="spellEnd"/>
      <w:r w:rsidRPr="00357DF0">
        <w:t xml:space="preserve"> receives the HANDOVER REQUEST ACKNOWLEDGE, or as soon as the transmission of the handover command is initiated in the downlink, data forwarding may be initiated.</w:t>
      </w:r>
    </w:p>
    <w:p w14:paraId="2AB5127A" w14:textId="77777777" w:rsidR="00B95919" w:rsidRPr="00357DF0" w:rsidRDefault="00B95919" w:rsidP="00B95919">
      <w:pPr>
        <w:pStyle w:val="NO"/>
        <w:rPr>
          <w:rFonts w:eastAsia="Malgun Gothic"/>
        </w:rPr>
      </w:pPr>
      <w:r w:rsidRPr="00357DF0">
        <w:rPr>
          <w:rFonts w:eastAsia="Malgun Gothic"/>
        </w:rPr>
        <w:t>NOTE 1a:</w:t>
      </w:r>
      <w:r w:rsidRPr="00357DF0">
        <w:rPr>
          <w:rFonts w:eastAsia="Malgun Gothic"/>
        </w:rPr>
        <w:tab/>
        <w:t xml:space="preserve">For E-RABs configured with DAPS, downlink PDCP SDUs are forwarded with SN assigned by the source </w:t>
      </w:r>
      <w:proofErr w:type="spellStart"/>
      <w:r w:rsidRPr="00357DF0">
        <w:rPr>
          <w:rFonts w:eastAsia="Malgun Gothic"/>
        </w:rPr>
        <w:t>eNB</w:t>
      </w:r>
      <w:proofErr w:type="spellEnd"/>
      <w:r w:rsidRPr="00357DF0">
        <w:rPr>
          <w:rFonts w:eastAsia="Malgun Gothic"/>
        </w:rPr>
        <w:t xml:space="preserve">, until SN assignment is handed over to the target </w:t>
      </w:r>
      <w:proofErr w:type="spellStart"/>
      <w:r w:rsidRPr="00357DF0">
        <w:rPr>
          <w:rFonts w:eastAsia="Malgun Gothic"/>
        </w:rPr>
        <w:t>eNB</w:t>
      </w:r>
      <w:proofErr w:type="spellEnd"/>
      <w:r w:rsidRPr="00357DF0">
        <w:rPr>
          <w:rFonts w:eastAsia="Malgun Gothic"/>
        </w:rPr>
        <w:t xml:space="preserve"> in step 11b, for which the normal data forwarding follows as defined in 10.1.2.3.</w:t>
      </w:r>
    </w:p>
    <w:p w14:paraId="7F928A97" w14:textId="77777777" w:rsidR="00B95919" w:rsidRPr="00357DF0" w:rsidRDefault="00B95919" w:rsidP="00B95919">
      <w:r w:rsidRPr="00357DF0">
        <w:t>Steps 7 to 16 provide means to avoid data loss during HO and are further detailed in 10.1.2.1.2 and 10.1.2.3.</w:t>
      </w:r>
    </w:p>
    <w:p w14:paraId="33DBAC81" w14:textId="77777777" w:rsidR="00B95919" w:rsidRPr="00357DF0" w:rsidRDefault="00B95919" w:rsidP="00B95919">
      <w:pPr>
        <w:pStyle w:val="B1"/>
      </w:pPr>
      <w:r w:rsidRPr="00357DF0">
        <w:t>7</w:t>
      </w:r>
      <w:r w:rsidRPr="00357DF0">
        <w:tab/>
        <w:t xml:space="preserve">The target </w:t>
      </w:r>
      <w:proofErr w:type="spellStart"/>
      <w:r w:rsidRPr="00357DF0">
        <w:t>eNB</w:t>
      </w:r>
      <w:proofErr w:type="spellEnd"/>
      <w:r w:rsidRPr="00357DF0">
        <w:t xml:space="preserve"> generates the RRC message to perform the handover, </w:t>
      </w:r>
      <w:proofErr w:type="gramStart"/>
      <w:r w:rsidRPr="00357DF0">
        <w:t>i.e.</w:t>
      </w:r>
      <w:proofErr w:type="gramEnd"/>
      <w:r w:rsidRPr="00357DF0">
        <w:t xml:space="preserve"> </w:t>
      </w:r>
      <w:proofErr w:type="spellStart"/>
      <w:r w:rsidRPr="00357DF0">
        <w:rPr>
          <w:i/>
          <w:iCs/>
        </w:rPr>
        <w:t>RRCConnectionReconfiguration</w:t>
      </w:r>
      <w:proofErr w:type="spellEnd"/>
      <w:r w:rsidRPr="00357DF0">
        <w:t xml:space="preserve"> message including the </w:t>
      </w:r>
      <w:proofErr w:type="spellStart"/>
      <w:r w:rsidRPr="00357DF0">
        <w:rPr>
          <w:i/>
          <w:iCs/>
        </w:rPr>
        <w:t>mobilityControlInfo</w:t>
      </w:r>
      <w:proofErr w:type="spellEnd"/>
      <w:r w:rsidRPr="00357DF0">
        <w:t xml:space="preserve">, to be sent by the source </w:t>
      </w:r>
      <w:proofErr w:type="spellStart"/>
      <w:r w:rsidRPr="00357DF0">
        <w:t>eNB</w:t>
      </w:r>
      <w:proofErr w:type="spellEnd"/>
      <w:r w:rsidRPr="00357DF0">
        <w:t xml:space="preserve"> towards the UE. The source </w:t>
      </w:r>
      <w:proofErr w:type="spellStart"/>
      <w:r w:rsidRPr="00357DF0">
        <w:t>eNB</w:t>
      </w:r>
      <w:proofErr w:type="spellEnd"/>
      <w:r w:rsidRPr="00357DF0">
        <w:t xml:space="preserve"> performs the necessary integrity protection and ciphering of the message.</w:t>
      </w:r>
      <w:r w:rsidRPr="00357DF0">
        <w:br/>
      </w:r>
      <w:r w:rsidRPr="00357DF0">
        <w:br/>
        <w:t xml:space="preserve">The UE receives the </w:t>
      </w:r>
      <w:proofErr w:type="spellStart"/>
      <w:r w:rsidRPr="00357DF0">
        <w:rPr>
          <w:i/>
          <w:iCs/>
        </w:rPr>
        <w:t>RRCConnectionReconfiguration</w:t>
      </w:r>
      <w:proofErr w:type="spellEnd"/>
      <w:r w:rsidRPr="00357DF0">
        <w:t xml:space="preserve"> message with necessary parameters (</w:t>
      </w:r>
      <w:proofErr w:type="gramStart"/>
      <w:r w:rsidRPr="00357DF0">
        <w:t>i.e.</w:t>
      </w:r>
      <w:proofErr w:type="gramEnd"/>
      <w:r w:rsidRPr="00357DF0">
        <w:t xml:space="preserve"> new C-RNTI, target </w:t>
      </w:r>
      <w:proofErr w:type="spellStart"/>
      <w:r w:rsidRPr="00357DF0">
        <w:t>eNB</w:t>
      </w:r>
      <w:proofErr w:type="spellEnd"/>
      <w:r w:rsidRPr="00357DF0">
        <w:t xml:space="preserve"> security algorithm identifiers, and optionally dedicated RACH preamble, target </w:t>
      </w:r>
      <w:proofErr w:type="spellStart"/>
      <w:r w:rsidRPr="00357DF0">
        <w:t>eNB</w:t>
      </w:r>
      <w:proofErr w:type="spellEnd"/>
      <w:r w:rsidRPr="00357DF0">
        <w:t xml:space="preserve"> SIBs, etc.) and is commanded by the source </w:t>
      </w:r>
      <w:proofErr w:type="spellStart"/>
      <w:r w:rsidRPr="00357DF0">
        <w:t>eNB</w:t>
      </w:r>
      <w:proofErr w:type="spellEnd"/>
      <w:r w:rsidRPr="00357DF0">
        <w:t xml:space="preserve"> to perform the HO. If RACH-less HO is configured, the </w:t>
      </w:r>
      <w:proofErr w:type="spellStart"/>
      <w:r w:rsidRPr="00357DF0">
        <w:rPr>
          <w:i/>
          <w:iCs/>
        </w:rPr>
        <w:t>RRCConnectionReconfiguration</w:t>
      </w:r>
      <w:proofErr w:type="spellEnd"/>
      <w:r w:rsidRPr="00357DF0">
        <w:t xml:space="preserve"> includes timing adjustment indication and optionally </w:t>
      </w:r>
      <w:proofErr w:type="spellStart"/>
      <w:r w:rsidRPr="00357DF0">
        <w:t>preallocated</w:t>
      </w:r>
      <w:proofErr w:type="spellEnd"/>
      <w:r w:rsidRPr="00357DF0">
        <w:t xml:space="preserve"> uplink grant for accessing the target </w:t>
      </w:r>
      <w:proofErr w:type="spellStart"/>
      <w:r w:rsidRPr="00357DF0">
        <w:t>eNB</w:t>
      </w:r>
      <w:proofErr w:type="spellEnd"/>
      <w:r w:rsidRPr="00357DF0">
        <w:t xml:space="preserve">. If </w:t>
      </w:r>
      <w:proofErr w:type="spellStart"/>
      <w:r w:rsidRPr="00357DF0">
        <w:t>preallocated</w:t>
      </w:r>
      <w:proofErr w:type="spellEnd"/>
      <w:r w:rsidRPr="00357DF0">
        <w:t xml:space="preserve"> uplink grant is not included, the UE should monitor PDCCH of the target </w:t>
      </w:r>
      <w:proofErr w:type="spellStart"/>
      <w:r w:rsidRPr="00357DF0">
        <w:t>eNB</w:t>
      </w:r>
      <w:proofErr w:type="spellEnd"/>
      <w:r w:rsidRPr="00357DF0">
        <w:t xml:space="preserve"> to receive an uplink grant. The UE does not need to delay the handover execution for delivering the HARQ/ARQ responses to source </w:t>
      </w:r>
      <w:proofErr w:type="spellStart"/>
      <w:r w:rsidRPr="00357DF0">
        <w:t>eNB</w:t>
      </w:r>
      <w:proofErr w:type="spellEnd"/>
      <w:r w:rsidRPr="00357DF0">
        <w:t>.</w:t>
      </w:r>
      <w:r w:rsidRPr="00357DF0">
        <w:br/>
      </w:r>
      <w:r w:rsidRPr="00357DF0">
        <w:br/>
        <w:t xml:space="preserve">If Make-Before-Break HO is configured, the connection to the source cell is maintained after the reception of </w:t>
      </w:r>
      <w:proofErr w:type="spellStart"/>
      <w:r w:rsidRPr="00357DF0">
        <w:rPr>
          <w:i/>
        </w:rPr>
        <w:t>RRCConnectionReconfiguration</w:t>
      </w:r>
      <w:proofErr w:type="spellEnd"/>
      <w:r w:rsidRPr="00357DF0">
        <w:t xml:space="preserve"> message with </w:t>
      </w:r>
      <w:proofErr w:type="spellStart"/>
      <w:r w:rsidRPr="00357DF0">
        <w:rPr>
          <w:i/>
          <w:iCs/>
        </w:rPr>
        <w:t>mobilityControlInfo</w:t>
      </w:r>
      <w:proofErr w:type="spellEnd"/>
      <w:r w:rsidRPr="00357DF0">
        <w:t xml:space="preserve"> before the UE executes initial uplink transmission to the target cell.</w:t>
      </w:r>
    </w:p>
    <w:p w14:paraId="0D75AF34" w14:textId="77777777" w:rsidR="00B95919" w:rsidRPr="00357DF0" w:rsidRDefault="00B95919" w:rsidP="00B95919">
      <w:pPr>
        <w:pStyle w:val="NO"/>
      </w:pPr>
      <w:r w:rsidRPr="00357DF0">
        <w:t>NOTE 2:</w:t>
      </w:r>
      <w:r w:rsidRPr="00357DF0">
        <w:tab/>
        <w:t xml:space="preserve">If Make-Before-Break HO is configured, the source </w:t>
      </w:r>
      <w:proofErr w:type="spellStart"/>
      <w:r w:rsidRPr="00357DF0">
        <w:t>eNB</w:t>
      </w:r>
      <w:proofErr w:type="spellEnd"/>
      <w:r w:rsidRPr="00357DF0">
        <w:t xml:space="preserve"> decides when to stop transmitting to the UE.</w:t>
      </w:r>
    </w:p>
    <w:p w14:paraId="76CF054D" w14:textId="77777777" w:rsidR="00B95919" w:rsidRPr="00357DF0" w:rsidRDefault="00B95919" w:rsidP="00B95919">
      <w:pPr>
        <w:pStyle w:val="NO"/>
      </w:pPr>
      <w:r w:rsidRPr="00357DF0">
        <w:t>NOTE 3:</w:t>
      </w:r>
      <w:r w:rsidRPr="00357DF0">
        <w:tab/>
        <w:t>The UE can be configured with Make-Before-Break HO and RACH-less HO simultaneously.</w:t>
      </w:r>
    </w:p>
    <w:p w14:paraId="7F0B49A3" w14:textId="77777777" w:rsidR="00B95919" w:rsidRPr="00357DF0" w:rsidRDefault="00B95919" w:rsidP="00B95919">
      <w:pPr>
        <w:pStyle w:val="NO"/>
        <w:ind w:left="567" w:firstLine="0"/>
      </w:pPr>
      <w:r w:rsidRPr="00357DF0">
        <w:t xml:space="preserve">In case of DAPS Handover, the UE does not detach from the source cell upon receiving the </w:t>
      </w:r>
      <w:proofErr w:type="spellStart"/>
      <w:r w:rsidRPr="00357DF0">
        <w:rPr>
          <w:i/>
        </w:rPr>
        <w:t>RRCConnectionReconfiguration</w:t>
      </w:r>
      <w:proofErr w:type="spellEnd"/>
      <w:r w:rsidRPr="00357DF0">
        <w:t xml:space="preserve"> message. The UE releases the source SRB resources, security configuration of the source cell and stops DL/UL reception/transmission with the source upon receiving an explicit release from the target node</w:t>
      </w:r>
      <w:r w:rsidRPr="00357DF0">
        <w:rPr>
          <w:rFonts w:eastAsia="Arial Unicode MS"/>
        </w:rPr>
        <w:t>.</w:t>
      </w:r>
    </w:p>
    <w:p w14:paraId="6F14FD5B" w14:textId="77777777" w:rsidR="00B95919" w:rsidRPr="00357DF0" w:rsidRDefault="00B95919" w:rsidP="00B95919">
      <w:pPr>
        <w:pStyle w:val="NO"/>
      </w:pPr>
      <w:bookmarkStart w:id="13" w:name="_Hlk47084049"/>
      <w:bookmarkStart w:id="14" w:name="_Hlk47084079"/>
      <w:r w:rsidRPr="00357DF0">
        <w:t>NOTE 3a:</w:t>
      </w:r>
      <w:r w:rsidRPr="00357DF0">
        <w:tab/>
        <w:t xml:space="preserve">The DAPS Handover is considered to only be completed after the UE has released the source cell as explicitly requested from the target node. Features that cannot be configured simultaneously with DAPS Handover (CA, DC, EHC, UDC and CHO) can be configured earliest in the same </w:t>
      </w:r>
      <w:proofErr w:type="spellStart"/>
      <w:r w:rsidRPr="00357DF0">
        <w:rPr>
          <w:i/>
          <w:iCs/>
        </w:rPr>
        <w:t>RRCConnectionReconfiguration</w:t>
      </w:r>
      <w:proofErr w:type="spellEnd"/>
      <w:r w:rsidRPr="00357DF0">
        <w:t xml:space="preserve"> message that releases the source cell. RRC suspend, a subsequent handover or inter-RAT handover cannot be initiated until the source cell has been released.</w:t>
      </w:r>
      <w:bookmarkEnd w:id="13"/>
    </w:p>
    <w:bookmarkEnd w:id="14"/>
    <w:p w14:paraId="134871BD" w14:textId="77777777" w:rsidR="00B95919" w:rsidRPr="00357DF0" w:rsidRDefault="00B95919" w:rsidP="00B95919">
      <w:pPr>
        <w:pStyle w:val="NO"/>
      </w:pPr>
      <w:r w:rsidRPr="00357DF0">
        <w:lastRenderedPageBreak/>
        <w:t>NOTE 4:</w:t>
      </w:r>
      <w:r w:rsidRPr="00357DF0">
        <w:tab/>
        <w:t xml:space="preserve">CA, DC, EHC, UDC, CHO or RACH-less HO cannot be configured simultaneously with DAPS Handover and must be released by the source </w:t>
      </w:r>
      <w:proofErr w:type="spellStart"/>
      <w:r w:rsidRPr="00357DF0">
        <w:t>eNB</w:t>
      </w:r>
      <w:proofErr w:type="spellEnd"/>
      <w:r w:rsidRPr="00357DF0">
        <w:t xml:space="preserve"> before the DAPS Handover command is sent to the UE.</w:t>
      </w:r>
    </w:p>
    <w:p w14:paraId="5D4025DE" w14:textId="77777777" w:rsidR="00B95919" w:rsidRPr="00357DF0" w:rsidRDefault="00B95919" w:rsidP="00B95919">
      <w:pPr>
        <w:pStyle w:val="NO"/>
      </w:pPr>
      <w:r w:rsidRPr="00357DF0">
        <w:t>NOTE 5:</w:t>
      </w:r>
      <w:r w:rsidRPr="00357DF0">
        <w:tab/>
        <w:t>For</w:t>
      </w:r>
      <w:r w:rsidRPr="00357DF0">
        <w:rPr>
          <w:rFonts w:eastAsia="Malgun Gothic"/>
        </w:rPr>
        <w:t xml:space="preserve"> E-RABs configured with DAPS</w:t>
      </w:r>
      <w:r w:rsidRPr="00357DF0">
        <w:t xml:space="preserve">, the source </w:t>
      </w:r>
      <w:proofErr w:type="spellStart"/>
      <w:r w:rsidRPr="00357DF0">
        <w:t>eNB</w:t>
      </w:r>
      <w:proofErr w:type="spellEnd"/>
      <w:r w:rsidRPr="00357DF0">
        <w:t xml:space="preserve"> does not stop transmitting downlink packets until it receives the HANDOVER SUCCESS message from the target </w:t>
      </w:r>
      <w:proofErr w:type="spellStart"/>
      <w:r w:rsidRPr="00357DF0">
        <w:t>eNB</w:t>
      </w:r>
      <w:proofErr w:type="spellEnd"/>
      <w:r w:rsidRPr="00357DF0">
        <w:t xml:space="preserve"> in step 11a.</w:t>
      </w:r>
    </w:p>
    <w:p w14:paraId="00F9970F" w14:textId="77777777" w:rsidR="00B95919" w:rsidRPr="00357DF0" w:rsidRDefault="00B95919" w:rsidP="00B95919">
      <w:pPr>
        <w:pStyle w:val="B1"/>
      </w:pPr>
      <w:r w:rsidRPr="00357DF0">
        <w:t>8a</w:t>
      </w:r>
      <w:r w:rsidRPr="00357DF0">
        <w:tab/>
      </w:r>
      <w:proofErr w:type="gramStart"/>
      <w:r w:rsidRPr="00357DF0">
        <w:t>For</w:t>
      </w:r>
      <w:proofErr w:type="gramEnd"/>
      <w:r w:rsidRPr="00357DF0">
        <w:t xml:space="preserve"> E-RABs configured with DAPS, the source </w:t>
      </w:r>
      <w:proofErr w:type="spellStart"/>
      <w:r w:rsidRPr="00357DF0">
        <w:t>eNB</w:t>
      </w:r>
      <w:proofErr w:type="spellEnd"/>
      <w:r w:rsidRPr="00357DF0">
        <w:t xml:space="preserve"> sends the EARLY STATUS TRANSFER message. The DL COUNT value conveyed in the EARLY STATUS TRANSFER message indicates PDCP SN and HFN of the first PDCP SDU that the source </w:t>
      </w:r>
      <w:proofErr w:type="spellStart"/>
      <w:r w:rsidRPr="00357DF0">
        <w:t>eNB</w:t>
      </w:r>
      <w:proofErr w:type="spellEnd"/>
      <w:r w:rsidRPr="00357DF0">
        <w:t xml:space="preserve"> forwards to the target </w:t>
      </w:r>
      <w:proofErr w:type="spellStart"/>
      <w:r w:rsidRPr="00357DF0">
        <w:t>eNB</w:t>
      </w:r>
      <w:proofErr w:type="spellEnd"/>
      <w:r w:rsidRPr="00357DF0">
        <w:t xml:space="preserve">. The source </w:t>
      </w:r>
      <w:proofErr w:type="spellStart"/>
      <w:r w:rsidRPr="00357DF0">
        <w:t>eNB</w:t>
      </w:r>
      <w:proofErr w:type="spellEnd"/>
      <w:r w:rsidRPr="00357DF0">
        <w:t xml:space="preserve"> does not stop assigning PDCP SNs to downlink packets until it sends the SN STATUS TRANSFER message to the target </w:t>
      </w:r>
      <w:proofErr w:type="spellStart"/>
      <w:r w:rsidRPr="00357DF0">
        <w:t>eNB</w:t>
      </w:r>
      <w:proofErr w:type="spellEnd"/>
      <w:r w:rsidRPr="00357DF0">
        <w:t xml:space="preserve"> in step 11b.</w:t>
      </w:r>
    </w:p>
    <w:p w14:paraId="0224D306" w14:textId="77777777" w:rsidR="00B95919" w:rsidRPr="00357DF0" w:rsidRDefault="00B95919" w:rsidP="00B95919">
      <w:pPr>
        <w:pStyle w:val="B1"/>
      </w:pPr>
      <w:r w:rsidRPr="00357DF0">
        <w:t>8</w:t>
      </w:r>
      <w:r w:rsidRPr="00357DF0">
        <w:tab/>
        <w:t xml:space="preserve">For E-RABs not configured with DAPS, the source </w:t>
      </w:r>
      <w:proofErr w:type="spellStart"/>
      <w:r w:rsidRPr="00357DF0">
        <w:t>eNB</w:t>
      </w:r>
      <w:proofErr w:type="spellEnd"/>
      <w:r w:rsidRPr="00357DF0">
        <w:t xml:space="preserve"> sends the SN STATUS TRANSFER message to the target </w:t>
      </w:r>
      <w:proofErr w:type="spellStart"/>
      <w:r w:rsidRPr="00357DF0">
        <w:t>eNB</w:t>
      </w:r>
      <w:proofErr w:type="spellEnd"/>
      <w:r w:rsidRPr="00357DF0">
        <w:t xml:space="preserve"> to convey the uplink PDCP SN receiver status and the downlink PDCP SN transmitter status of E-RABs for which PDCP status preservation applies (</w:t>
      </w:r>
      <w:proofErr w:type="gramStart"/>
      <w:r w:rsidRPr="00357DF0">
        <w:t>i.e.</w:t>
      </w:r>
      <w:proofErr w:type="gramEnd"/>
      <w:r w:rsidRPr="00357DF0">
        <w:t xml:space="preserv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357DF0">
        <w:t>eNB</w:t>
      </w:r>
      <w:proofErr w:type="spellEnd"/>
      <w:r w:rsidRPr="00357DF0">
        <w:t xml:space="preserve"> shall assign to new SDUs, not having a PDCP SN yet. The source </w:t>
      </w:r>
      <w:proofErr w:type="spellStart"/>
      <w:r w:rsidRPr="00357DF0">
        <w:t>eNB</w:t>
      </w:r>
      <w:proofErr w:type="spellEnd"/>
      <w:r w:rsidRPr="00357DF0">
        <w:t xml:space="preserve"> may omit sending this message if none of the E-RABs of the UE shall be treated with PDCP status preservation.</w:t>
      </w:r>
    </w:p>
    <w:p w14:paraId="59C045FA" w14:textId="77777777" w:rsidR="00B95919" w:rsidRPr="00357DF0" w:rsidRDefault="00B95919" w:rsidP="00B95919">
      <w:pPr>
        <w:pStyle w:val="NO"/>
      </w:pPr>
      <w:r w:rsidRPr="00357DF0">
        <w:t>NOTE 6:</w:t>
      </w:r>
      <w:r w:rsidRPr="00357DF0">
        <w:tab/>
      </w:r>
      <w:r w:rsidRPr="00357DF0">
        <w:rPr>
          <w:rFonts w:eastAsia="Malgun Gothic"/>
        </w:rPr>
        <w:t xml:space="preserve">In case of DAPS Handover, </w:t>
      </w:r>
      <w:r w:rsidRPr="00357DF0">
        <w:t>the uplink PDCP SN receiver status and the downlink PDCP SN transmitter status for an E-RAB with RLC-AM and not configured with DAPS may be transferred by the SN STATUS TRANSFER message in step 11b instead of step 8</w:t>
      </w:r>
      <w:r w:rsidRPr="00357DF0">
        <w:rPr>
          <w:rFonts w:eastAsia="Malgun Gothic"/>
        </w:rPr>
        <w:t>.</w:t>
      </w:r>
    </w:p>
    <w:p w14:paraId="40496105" w14:textId="77777777" w:rsidR="00B95919" w:rsidRPr="00357DF0" w:rsidRDefault="00B95919" w:rsidP="00B95919">
      <w:pPr>
        <w:pStyle w:val="NO"/>
        <w:rPr>
          <w:rFonts w:eastAsia="Malgun Gothic"/>
        </w:rPr>
      </w:pPr>
      <w:r w:rsidRPr="00357DF0">
        <w:t>NOTE 7:</w:t>
      </w:r>
      <w:r w:rsidRPr="00357DF0">
        <w:tab/>
      </w:r>
      <w:bookmarkStart w:id="15" w:name="_Hlk23508624"/>
      <w:r w:rsidRPr="00357DF0">
        <w:t>For</w:t>
      </w:r>
      <w:r w:rsidRPr="00357DF0">
        <w:rPr>
          <w:rFonts w:eastAsia="Malgun Gothic"/>
        </w:rPr>
        <w:t xml:space="preserve"> E-RABs configured with DAPS</w:t>
      </w:r>
      <w:r w:rsidRPr="00357DF0">
        <w:t xml:space="preserve">, the source </w:t>
      </w:r>
      <w:proofErr w:type="spellStart"/>
      <w:r w:rsidRPr="00357DF0">
        <w:t>eNB</w:t>
      </w:r>
      <w:proofErr w:type="spellEnd"/>
      <w:r w:rsidRPr="00357DF0">
        <w:t xml:space="preserve"> may additionally send the </w:t>
      </w:r>
      <w:r w:rsidRPr="00357DF0">
        <w:rPr>
          <w:lang w:eastAsia="en-GB"/>
        </w:rPr>
        <w:t>EARLY STATUS TRANSFER</w:t>
      </w:r>
      <w:r w:rsidRPr="00357DF0">
        <w:rPr>
          <w:rFonts w:eastAsia="Malgun Gothic"/>
        </w:rPr>
        <w:t xml:space="preserve"> </w:t>
      </w:r>
      <w:r w:rsidRPr="00357DF0">
        <w:t xml:space="preserve">message(s) between step 8 and step 11b, to inform discarding of already forwarded PDCP SDUs. The target </w:t>
      </w:r>
      <w:proofErr w:type="spellStart"/>
      <w:r w:rsidRPr="00357DF0">
        <w:t>eNB</w:t>
      </w:r>
      <w:proofErr w:type="spellEnd"/>
      <w:r w:rsidRPr="00357DF0">
        <w:t xml:space="preserve"> does not transmit forwarded downlink PDCP SDUs to the UE whose COUNT is less than the conveyed DL COUNT value and discards them if transmission has not been attempted already.</w:t>
      </w:r>
      <w:bookmarkEnd w:id="15"/>
    </w:p>
    <w:p w14:paraId="5A1BDC33" w14:textId="77777777" w:rsidR="00B95919" w:rsidRPr="00357DF0" w:rsidRDefault="00B95919" w:rsidP="00B95919">
      <w:pPr>
        <w:pStyle w:val="B1"/>
      </w:pPr>
      <w:r w:rsidRPr="00357DF0">
        <w:t>9</w:t>
      </w:r>
      <w:r w:rsidRPr="00357DF0">
        <w:tab/>
        <w:t xml:space="preserve">If RACH-less HO is not configured, after receiving the </w:t>
      </w:r>
      <w:proofErr w:type="spellStart"/>
      <w:r w:rsidRPr="00357DF0">
        <w:rPr>
          <w:i/>
          <w:iCs/>
        </w:rPr>
        <w:t>RRCConnectionReconfiguration</w:t>
      </w:r>
      <w:proofErr w:type="spellEnd"/>
      <w:r w:rsidRPr="00357DF0">
        <w:t xml:space="preserve"> message including the </w:t>
      </w:r>
      <w:proofErr w:type="spellStart"/>
      <w:r w:rsidRPr="00357DF0">
        <w:rPr>
          <w:i/>
          <w:iCs/>
        </w:rPr>
        <w:t>mobilityControlInfo</w:t>
      </w:r>
      <w:proofErr w:type="spellEnd"/>
      <w:r w:rsidRPr="00357DF0">
        <w:t xml:space="preserve">, UE performs synchronisation to target </w:t>
      </w:r>
      <w:proofErr w:type="spellStart"/>
      <w:r w:rsidRPr="00357DF0">
        <w:t>eNB</w:t>
      </w:r>
      <w:proofErr w:type="spellEnd"/>
      <w:r w:rsidRPr="00357DF0">
        <w:t xml:space="preserve"> and accesses the target cell via RACH, following a contention-free procedure if a dedicated RACH preamble was indicated in the </w:t>
      </w:r>
      <w:proofErr w:type="spellStart"/>
      <w:r w:rsidRPr="00357DF0">
        <w:rPr>
          <w:i/>
          <w:iCs/>
        </w:rPr>
        <w:t>mobilityControlInfo</w:t>
      </w:r>
      <w:proofErr w:type="spellEnd"/>
      <w:r w:rsidRPr="00357DF0">
        <w:t xml:space="preserve">, or following a contention-based procedure if no dedicated preamble was indicated. UE derives target </w:t>
      </w:r>
      <w:proofErr w:type="spellStart"/>
      <w:r w:rsidRPr="00357DF0">
        <w:t>eNB</w:t>
      </w:r>
      <w:proofErr w:type="spellEnd"/>
      <w:r w:rsidRPr="00357DF0">
        <w:t xml:space="preserve"> specific keys and configures the selected security algorithms to be used in the target cell. </w:t>
      </w:r>
      <w:r w:rsidRPr="00357DF0">
        <w:br/>
      </w:r>
      <w:r w:rsidRPr="00357DF0">
        <w:br/>
        <w:t xml:space="preserve">If RACH-less HO is configured, UE performs synchronisation to target </w:t>
      </w:r>
      <w:proofErr w:type="spellStart"/>
      <w:r w:rsidRPr="00357DF0">
        <w:t>eNB</w:t>
      </w:r>
      <w:proofErr w:type="spellEnd"/>
      <w:r w:rsidRPr="00357DF0">
        <w:t xml:space="preserve">. UE derives target </w:t>
      </w:r>
      <w:proofErr w:type="spellStart"/>
      <w:r w:rsidRPr="00357DF0">
        <w:t>eNB</w:t>
      </w:r>
      <w:proofErr w:type="spellEnd"/>
      <w:r w:rsidRPr="00357DF0">
        <w:t xml:space="preserve"> specific keys and configures the selected security algorithms to be used in the target cell.</w:t>
      </w:r>
    </w:p>
    <w:p w14:paraId="79DB7321" w14:textId="77777777" w:rsidR="00B95919" w:rsidRPr="00357DF0" w:rsidRDefault="00B95919" w:rsidP="00B95919">
      <w:pPr>
        <w:pStyle w:val="B1"/>
      </w:pPr>
      <w:r w:rsidRPr="00357DF0">
        <w:t>10</w:t>
      </w:r>
      <w:r w:rsidRPr="00357DF0">
        <w:tab/>
        <w:t xml:space="preserve">If RACH-less HO is not configured, the target </w:t>
      </w:r>
      <w:proofErr w:type="spellStart"/>
      <w:r w:rsidRPr="00357DF0">
        <w:t>eNB</w:t>
      </w:r>
      <w:proofErr w:type="spellEnd"/>
      <w:r w:rsidRPr="00357DF0">
        <w:t xml:space="preserve"> responds with UL allocation and timing advance.</w:t>
      </w:r>
    </w:p>
    <w:p w14:paraId="72DCBAB0" w14:textId="77777777" w:rsidR="00B95919" w:rsidRPr="00357DF0" w:rsidRDefault="00B95919" w:rsidP="00B95919">
      <w:pPr>
        <w:pStyle w:val="B1"/>
      </w:pPr>
      <w:r w:rsidRPr="00357DF0">
        <w:t xml:space="preserve">10a If RACH-less HO is configured and the UE did not get the periodic pre-allocated uplink grant in the </w:t>
      </w:r>
      <w:proofErr w:type="spellStart"/>
      <w:r w:rsidRPr="00357DF0">
        <w:rPr>
          <w:i/>
        </w:rPr>
        <w:t>RRCConnectionReconfiguration</w:t>
      </w:r>
      <w:proofErr w:type="spellEnd"/>
      <w:r w:rsidRPr="00357DF0">
        <w:t xml:space="preserve"> message including the </w:t>
      </w:r>
      <w:proofErr w:type="spellStart"/>
      <w:r w:rsidRPr="00357DF0">
        <w:rPr>
          <w:i/>
          <w:iCs/>
        </w:rPr>
        <w:t>mobilityControlInfo</w:t>
      </w:r>
      <w:proofErr w:type="spellEnd"/>
      <w:r w:rsidRPr="00357DF0">
        <w:t>, the UE receives uplink grant via the PDCCH of the target cell. The UE uses the first available uplink grant after synchronization to the target cell.</w:t>
      </w:r>
    </w:p>
    <w:p w14:paraId="18F2DBF7" w14:textId="4DA086F5" w:rsidR="00B95919" w:rsidRPr="00357DF0" w:rsidRDefault="00B95919" w:rsidP="00B95919">
      <w:pPr>
        <w:pStyle w:val="B1"/>
      </w:pPr>
      <w:r w:rsidRPr="00357DF0">
        <w:t>11</w:t>
      </w:r>
      <w:r w:rsidRPr="00357DF0">
        <w:tab/>
        <w:t xml:space="preserve">When the RACH-less HO is not configured and the UE has successfully accessed the target cell, the UE sends the </w:t>
      </w:r>
      <w:proofErr w:type="spellStart"/>
      <w:r w:rsidRPr="00357DF0">
        <w:rPr>
          <w:i/>
          <w:iCs/>
        </w:rPr>
        <w:t>RRCConnectionReconfigurationComplete</w:t>
      </w:r>
      <w:proofErr w:type="spellEnd"/>
      <w:r w:rsidRPr="00357DF0">
        <w:rPr>
          <w:i/>
          <w:iCs/>
        </w:rPr>
        <w:t xml:space="preserve"> </w:t>
      </w:r>
      <w:r w:rsidRPr="00357DF0">
        <w:t xml:space="preserve">message </w:t>
      </w:r>
      <w:del w:id="16" w:author="vivo-Chenli" w:date="2023-05-24T15:07:00Z">
        <w:r w:rsidRPr="00357DF0" w:rsidDel="00B95919">
          <w:delText xml:space="preserve">(C-RNTI) </w:delText>
        </w:r>
      </w:del>
      <w:r w:rsidRPr="00357DF0">
        <w:t xml:space="preserve">to confirm the handover, along with an uplink Buffer Status Report, and/or UL data, whenever possible, to the target </w:t>
      </w:r>
      <w:proofErr w:type="spellStart"/>
      <w:r w:rsidRPr="00357DF0">
        <w:t>eNB</w:t>
      </w:r>
      <w:proofErr w:type="spellEnd"/>
      <w:r w:rsidRPr="00357DF0">
        <w:t xml:space="preserve">, which indicates that the handover procedure is completed for the UE. </w:t>
      </w:r>
      <w:del w:id="17" w:author="vivo-Chenli" w:date="2023-05-24T15:07:00Z">
        <w:r w:rsidRPr="00357DF0" w:rsidDel="00B95919">
          <w:delText xml:space="preserve">The target eNB verifies the C-RNTI sent in the </w:delText>
        </w:r>
        <w:r w:rsidRPr="00357DF0" w:rsidDel="00B95919">
          <w:rPr>
            <w:i/>
            <w:iCs/>
          </w:rPr>
          <w:delText>RRCConnectionReconfigurationComplete</w:delText>
        </w:r>
        <w:r w:rsidRPr="00357DF0" w:rsidDel="00B95919">
          <w:delText xml:space="preserve"> message. </w:delText>
        </w:r>
      </w:del>
      <w:r w:rsidRPr="00357DF0">
        <w:t xml:space="preserve">The target </w:t>
      </w:r>
      <w:proofErr w:type="spellStart"/>
      <w:r w:rsidRPr="00357DF0">
        <w:t>eNB</w:t>
      </w:r>
      <w:proofErr w:type="spellEnd"/>
      <w:r w:rsidRPr="00357DF0">
        <w:t xml:space="preserve"> can now begin sending data to the UE.</w:t>
      </w:r>
    </w:p>
    <w:p w14:paraId="37ED471B" w14:textId="50BE1C41" w:rsidR="00B95919" w:rsidRPr="00357DF0" w:rsidRDefault="00B95919" w:rsidP="00B95919">
      <w:pPr>
        <w:pStyle w:val="B1"/>
      </w:pPr>
      <w:r w:rsidRPr="00357DF0">
        <w:tab/>
        <w:t xml:space="preserve">When the RACH-less HO is configured, after the UE has received uplink grant, the UE sends the </w:t>
      </w:r>
      <w:proofErr w:type="spellStart"/>
      <w:r w:rsidRPr="00357DF0">
        <w:rPr>
          <w:i/>
        </w:rPr>
        <w:t>RRCConnectionReconfigurationComplete</w:t>
      </w:r>
      <w:proofErr w:type="spellEnd"/>
      <w:r w:rsidRPr="00357DF0">
        <w:t xml:space="preserve"> message </w:t>
      </w:r>
      <w:del w:id="18" w:author="vivo-Chenli" w:date="2023-05-24T15:07:00Z">
        <w:r w:rsidRPr="00357DF0" w:rsidDel="00DA3AB6">
          <w:delText xml:space="preserve">(C-RNTI) </w:delText>
        </w:r>
      </w:del>
      <w:r w:rsidRPr="00357DF0">
        <w:t xml:space="preserve">to confirm the handover, along with an uplink Buffer Status Report, and/or UL data, whenever possible, to the target </w:t>
      </w:r>
      <w:proofErr w:type="spellStart"/>
      <w:r w:rsidRPr="00357DF0">
        <w:t>eNB</w:t>
      </w:r>
      <w:proofErr w:type="spellEnd"/>
      <w:r w:rsidRPr="00357DF0">
        <w:t xml:space="preserve">. </w:t>
      </w:r>
      <w:del w:id="19" w:author="vivo-Chenli" w:date="2023-05-24T15:07:00Z">
        <w:r w:rsidRPr="00357DF0" w:rsidDel="00DA3AB6">
          <w:delText xml:space="preserve">The target eNB verifies the C-RNTI sent in the </w:delText>
        </w:r>
        <w:r w:rsidRPr="00357DF0" w:rsidDel="00DA3AB6">
          <w:rPr>
            <w:i/>
          </w:rPr>
          <w:delText>RRCConnectionReconfigurationComplete</w:delText>
        </w:r>
        <w:r w:rsidRPr="00357DF0" w:rsidDel="00DA3AB6">
          <w:delText xml:space="preserve"> message. </w:delText>
        </w:r>
      </w:del>
      <w:r w:rsidRPr="00357DF0">
        <w:t xml:space="preserve">The target </w:t>
      </w:r>
      <w:proofErr w:type="spellStart"/>
      <w:r w:rsidRPr="00357DF0">
        <w:t>eNB</w:t>
      </w:r>
      <w:proofErr w:type="spellEnd"/>
      <w:r w:rsidRPr="00357DF0">
        <w:t xml:space="preserve"> can now begin sending data to the UE. The handover procedure is completed for the UE when the UE receives the UE contention resolution identity MAC control element from the target </w:t>
      </w:r>
      <w:proofErr w:type="spellStart"/>
      <w:r w:rsidRPr="00357DF0">
        <w:t>eNB</w:t>
      </w:r>
      <w:proofErr w:type="spellEnd"/>
      <w:r w:rsidRPr="00357DF0">
        <w:t>.</w:t>
      </w:r>
    </w:p>
    <w:p w14:paraId="24CDAF60" w14:textId="77777777" w:rsidR="00B95919" w:rsidRPr="00357DF0" w:rsidRDefault="00B95919" w:rsidP="00B95919">
      <w:pPr>
        <w:pStyle w:val="B1"/>
      </w:pPr>
      <w:r w:rsidRPr="00357DF0">
        <w:t>11a/b</w:t>
      </w:r>
      <w:r w:rsidRPr="00357DF0">
        <w:tab/>
      </w:r>
      <w:proofErr w:type="gramStart"/>
      <w:r w:rsidRPr="00357DF0">
        <w:t>In</w:t>
      </w:r>
      <w:proofErr w:type="gramEnd"/>
      <w:r w:rsidRPr="00357DF0">
        <w:t xml:space="preserve"> case of DAPS Handover, the target </w:t>
      </w:r>
      <w:proofErr w:type="spellStart"/>
      <w:r w:rsidRPr="00357DF0">
        <w:t>eNB</w:t>
      </w:r>
      <w:proofErr w:type="spellEnd"/>
      <w:r w:rsidRPr="00357DF0">
        <w:t xml:space="preserve"> sends the HANDOVER SUCCESS message to the source </w:t>
      </w:r>
      <w:proofErr w:type="spellStart"/>
      <w:r w:rsidRPr="00357DF0">
        <w:t>eNB</w:t>
      </w:r>
      <w:proofErr w:type="spellEnd"/>
      <w:r w:rsidRPr="00357DF0">
        <w:t xml:space="preserve"> to inform that the UE has successfully accessed the target cell. In return, the source </w:t>
      </w:r>
      <w:proofErr w:type="spellStart"/>
      <w:r w:rsidRPr="00357DF0">
        <w:t>eNB</w:t>
      </w:r>
      <w:proofErr w:type="spellEnd"/>
      <w:r w:rsidRPr="00357DF0">
        <w:t xml:space="preserve"> sends the SN STATUS TRANSFER message for E-RABs configured with DAPS for which the description in step 8 applies, and </w:t>
      </w:r>
      <w:r w:rsidRPr="00357DF0">
        <w:rPr>
          <w:rFonts w:eastAsia="Malgun Gothic"/>
        </w:rPr>
        <w:t>the normal data forwarding follows as defined in 10.1.2.3</w:t>
      </w:r>
      <w:r w:rsidRPr="00357DF0">
        <w:t>.</w:t>
      </w:r>
    </w:p>
    <w:p w14:paraId="01CDC42E" w14:textId="77777777" w:rsidR="00B95919" w:rsidRPr="00357DF0" w:rsidRDefault="00B95919" w:rsidP="00B95919">
      <w:pPr>
        <w:pStyle w:val="NO"/>
      </w:pPr>
      <w:r w:rsidRPr="00357DF0">
        <w:lastRenderedPageBreak/>
        <w:t>NOTE 8:</w:t>
      </w:r>
      <w:r w:rsidRPr="00357DF0">
        <w:tab/>
      </w:r>
      <w:r w:rsidRPr="00357DF0">
        <w:rPr>
          <w:rFonts w:eastAsia="Malgun Gothic"/>
        </w:rPr>
        <w:t xml:space="preserve">For E-RABs configured with DAPS, the source </w:t>
      </w:r>
      <w:proofErr w:type="spellStart"/>
      <w:r w:rsidRPr="00357DF0">
        <w:rPr>
          <w:rFonts w:eastAsia="Malgun Gothic"/>
        </w:rPr>
        <w:t>eNB</w:t>
      </w:r>
      <w:proofErr w:type="spellEnd"/>
      <w:r w:rsidRPr="00357DF0">
        <w:rPr>
          <w:rFonts w:eastAsia="Malgun Gothic"/>
        </w:rPr>
        <w:t xml:space="preserve"> does not stop delivering uplink packets to the S-GW until it sends the SN STATUS TRANSFER message in step 11b. T</w:t>
      </w:r>
      <w:r w:rsidRPr="00357DF0">
        <w:t xml:space="preserve">he target </w:t>
      </w:r>
      <w:proofErr w:type="spellStart"/>
      <w:r w:rsidRPr="00357DF0">
        <w:t>eNB</w:t>
      </w:r>
      <w:proofErr w:type="spellEnd"/>
      <w:r w:rsidRPr="00357DF0">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357DF0">
        <w:t>eNB</w:t>
      </w:r>
      <w:proofErr w:type="spellEnd"/>
      <w:r w:rsidRPr="00357DF0">
        <w:t xml:space="preserve"> does not deliver any uplink packet which has an UL COUNT lower than the provided.</w:t>
      </w:r>
    </w:p>
    <w:p w14:paraId="4DEBC511" w14:textId="77777777" w:rsidR="00B95919" w:rsidRPr="00357DF0" w:rsidRDefault="00B95919" w:rsidP="00B95919">
      <w:pPr>
        <w:pStyle w:val="NO"/>
      </w:pPr>
      <w:r w:rsidRPr="00357DF0">
        <w:t>NOTE 9:</w:t>
      </w:r>
      <w:r w:rsidRPr="00357DF0">
        <w:tab/>
        <w:t>Void.</w:t>
      </w:r>
    </w:p>
    <w:p w14:paraId="68F40B65" w14:textId="77777777" w:rsidR="00B95919" w:rsidRPr="00357DF0" w:rsidRDefault="00B95919" w:rsidP="00B95919">
      <w:pPr>
        <w:pStyle w:val="B1"/>
      </w:pPr>
      <w:r w:rsidRPr="00357DF0">
        <w:t>12</w:t>
      </w:r>
      <w:r w:rsidRPr="00357DF0">
        <w:tab/>
        <w:t xml:space="preserve">The target </w:t>
      </w:r>
      <w:proofErr w:type="spellStart"/>
      <w:r w:rsidRPr="00357DF0">
        <w:t>eNB</w:t>
      </w:r>
      <w:proofErr w:type="spellEnd"/>
      <w:r w:rsidRPr="00357DF0">
        <w:t xml:space="preserve"> sends a PATH SWITCH REQUEST message to MME to inform that the UE has changed cell.</w:t>
      </w:r>
    </w:p>
    <w:p w14:paraId="756619F3" w14:textId="77777777" w:rsidR="00B95919" w:rsidRPr="00357DF0" w:rsidRDefault="00B95919" w:rsidP="00B95919">
      <w:pPr>
        <w:pStyle w:val="B1"/>
      </w:pPr>
      <w:r w:rsidRPr="00357DF0">
        <w:t>13</w:t>
      </w:r>
      <w:r w:rsidRPr="00357DF0">
        <w:tab/>
        <w:t>The MME sends a MODIFY BEARER REQUEST message to the Serving Gateway.</w:t>
      </w:r>
    </w:p>
    <w:p w14:paraId="68FE6D92" w14:textId="77777777" w:rsidR="00B95919" w:rsidRPr="00357DF0" w:rsidRDefault="00B95919" w:rsidP="00B95919">
      <w:pPr>
        <w:pStyle w:val="B1"/>
      </w:pPr>
      <w:r w:rsidRPr="00357DF0">
        <w:t>14</w:t>
      </w:r>
      <w:r w:rsidRPr="00357DF0">
        <w:tab/>
        <w:t xml:space="preserve">The Serving Gateway switches the downlink data path to the target side. The Serving gateway sends one or more "end marker" packets on the old path to the source </w:t>
      </w:r>
      <w:proofErr w:type="spellStart"/>
      <w:r w:rsidRPr="00357DF0">
        <w:t>eNB</w:t>
      </w:r>
      <w:proofErr w:type="spellEnd"/>
      <w:r w:rsidRPr="00357DF0">
        <w:t xml:space="preserve"> and then can release any U-plane/TNL resources towards the source </w:t>
      </w:r>
      <w:proofErr w:type="spellStart"/>
      <w:r w:rsidRPr="00357DF0">
        <w:t>eNB</w:t>
      </w:r>
      <w:proofErr w:type="spellEnd"/>
      <w:r w:rsidRPr="00357DF0">
        <w:t>.</w:t>
      </w:r>
    </w:p>
    <w:p w14:paraId="03BE6245" w14:textId="77777777" w:rsidR="00B95919" w:rsidRPr="00357DF0" w:rsidRDefault="00B95919" w:rsidP="00B95919">
      <w:pPr>
        <w:pStyle w:val="B1"/>
      </w:pPr>
      <w:r w:rsidRPr="00357DF0">
        <w:t>15</w:t>
      </w:r>
      <w:r w:rsidRPr="00357DF0">
        <w:tab/>
        <w:t>The Serving Gateway sends a MODIFY BEARER RESPONSE message to MME.</w:t>
      </w:r>
    </w:p>
    <w:p w14:paraId="39CC9795" w14:textId="77777777" w:rsidR="00B95919" w:rsidRPr="00357DF0" w:rsidRDefault="00B95919" w:rsidP="00B95919">
      <w:pPr>
        <w:pStyle w:val="B1"/>
      </w:pPr>
      <w:r w:rsidRPr="00357DF0">
        <w:t>16</w:t>
      </w:r>
      <w:r w:rsidRPr="00357DF0">
        <w:tab/>
        <w:t>The MME confirms the PATH SWITCH REQUEST message with the PATH SWITCH REQUEST ACKNOWLEDGE message.</w:t>
      </w:r>
    </w:p>
    <w:p w14:paraId="78DFF08A" w14:textId="77777777" w:rsidR="00B95919" w:rsidRPr="00357DF0" w:rsidRDefault="00B95919" w:rsidP="00B95919">
      <w:pPr>
        <w:pStyle w:val="B1"/>
      </w:pPr>
      <w:r w:rsidRPr="00357DF0">
        <w:t>17</w:t>
      </w:r>
      <w:r w:rsidRPr="00357DF0">
        <w:tab/>
        <w:t xml:space="preserve">By sending the UE CONTEXT RELEASE message, the target </w:t>
      </w:r>
      <w:proofErr w:type="spellStart"/>
      <w:r w:rsidRPr="00357DF0">
        <w:t>eNB</w:t>
      </w:r>
      <w:proofErr w:type="spellEnd"/>
      <w:r w:rsidRPr="00357DF0">
        <w:t xml:space="preserve"> informs success of HO to source </w:t>
      </w:r>
      <w:proofErr w:type="spellStart"/>
      <w:r w:rsidRPr="00357DF0">
        <w:t>eNB</w:t>
      </w:r>
      <w:proofErr w:type="spellEnd"/>
      <w:r w:rsidRPr="00357DF0">
        <w:t xml:space="preserve"> and triggers the release of resources by the source </w:t>
      </w:r>
      <w:proofErr w:type="spellStart"/>
      <w:r w:rsidRPr="00357DF0">
        <w:t>eNB</w:t>
      </w:r>
      <w:proofErr w:type="spellEnd"/>
      <w:r w:rsidRPr="00357DF0">
        <w:t xml:space="preserve">. The target </w:t>
      </w:r>
      <w:proofErr w:type="spellStart"/>
      <w:r w:rsidRPr="00357DF0">
        <w:t>eNB</w:t>
      </w:r>
      <w:proofErr w:type="spellEnd"/>
      <w:r w:rsidRPr="00357DF0">
        <w:t xml:space="preserve"> sends this message after the PATH SWITCH REQUEST ACKNOWLEDGE message is received from the MME.</w:t>
      </w:r>
    </w:p>
    <w:p w14:paraId="421BCDED" w14:textId="77777777" w:rsidR="00B95919" w:rsidRPr="00357DF0" w:rsidRDefault="00B95919" w:rsidP="00B95919">
      <w:pPr>
        <w:pStyle w:val="B1"/>
      </w:pPr>
      <w:r w:rsidRPr="00357DF0">
        <w:t>18</w:t>
      </w:r>
      <w:r w:rsidRPr="00357DF0">
        <w:tab/>
        <w:t xml:space="preserve">Upon reception of the UE CONTEXT RELEASE message, the source </w:t>
      </w:r>
      <w:proofErr w:type="spellStart"/>
      <w:r w:rsidRPr="00357DF0">
        <w:t>eNB</w:t>
      </w:r>
      <w:proofErr w:type="spellEnd"/>
      <w:r w:rsidRPr="00357DF0">
        <w:t xml:space="preserve"> can release radio and C-plane related resources associated to the UE context. Any ongoing data forwarding may continue.</w:t>
      </w:r>
    </w:p>
    <w:p w14:paraId="3FB7D73D" w14:textId="77777777" w:rsidR="00B95919" w:rsidRPr="00357DF0" w:rsidRDefault="00B95919" w:rsidP="00B95919">
      <w:pPr>
        <w:rPr>
          <w:lang w:eastAsia="zh-CN"/>
        </w:rPr>
      </w:pPr>
      <w:r w:rsidRPr="00357DF0">
        <w:rPr>
          <w:lang w:eastAsia="zh-CN"/>
        </w:rPr>
        <w:t xml:space="preserve">When an X2 handover is used involving HeNBs and when the source HeNB is connected to a HeNB GW, a UE CONTEXT </w:t>
      </w:r>
      <w:r w:rsidRPr="00357DF0">
        <w:t>R</w:t>
      </w:r>
      <w:r w:rsidRPr="00357DF0">
        <w:rPr>
          <w:lang w:eastAsia="zh-CN"/>
        </w:rPr>
        <w:t>ELEASE</w:t>
      </w:r>
      <w:r w:rsidRPr="00357DF0">
        <w:t xml:space="preserve"> </w:t>
      </w:r>
      <w:r w:rsidRPr="00357DF0">
        <w:rPr>
          <w:lang w:eastAsia="zh-CN"/>
        </w:rPr>
        <w:t>REQUEST message including an</w:t>
      </w:r>
      <w:r w:rsidRPr="00357DF0">
        <w:t xml:space="preserve"> </w:t>
      </w:r>
      <w:r w:rsidRPr="00357DF0">
        <w:rPr>
          <w:lang w:eastAsia="zh-CN"/>
        </w:rPr>
        <w:t xml:space="preserve">explicit </w:t>
      </w:r>
      <w:r w:rsidRPr="00357DF0">
        <w:t>GW Context Release Indication</w:t>
      </w:r>
      <w:r w:rsidRPr="00357DF0">
        <w:rPr>
          <w:lang w:eastAsia="zh-CN"/>
        </w:rPr>
        <w:t xml:space="preserve"> is sent by the source HeNB, in order to indicate that the HeNB GW may release of all the resources related to the UE context.</w:t>
      </w:r>
    </w:p>
    <w:p w14:paraId="47DC0DBE" w14:textId="79569A18" w:rsidR="001058A9" w:rsidRPr="00B95919" w:rsidRDefault="00B95919" w:rsidP="00B95919">
      <w:r w:rsidRPr="00357DF0">
        <w:rPr>
          <w:rFonts w:eastAsia="宋体"/>
          <w:lang w:eastAsia="zh-CN"/>
        </w:rPr>
        <w:t>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 When DAPS handover is configured, PDCP duplication is not allowed.</w:t>
      </w:r>
      <w:bookmarkEnd w:id="10"/>
    </w:p>
    <w:bookmarkEnd w:id="11"/>
    <w:bookmarkEnd w:id="12"/>
    <w:p w14:paraId="6A7F30E2" w14:textId="77777777" w:rsidR="00C361F5" w:rsidRPr="00E94AFB" w:rsidRDefault="00C361F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834850" w14:textId="436A90A3"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328C7442" w14:textId="77777777" w:rsidR="00C361F5" w:rsidRPr="001E6117" w:rsidRDefault="00C361F5" w:rsidP="005514DF">
      <w:pPr>
        <w:rPr>
          <w:rFonts w:eastAsia="MS Mincho"/>
        </w:rPr>
      </w:pPr>
    </w:p>
    <w:sectPr w:rsidR="00C361F5" w:rsidRPr="001E6117" w:rsidSect="001058A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CA1F5" w14:textId="77777777" w:rsidR="009E1218" w:rsidRDefault="009E1218">
      <w:r>
        <w:separator/>
      </w:r>
    </w:p>
  </w:endnote>
  <w:endnote w:type="continuationSeparator" w:id="0">
    <w:p w14:paraId="275F15B0" w14:textId="77777777" w:rsidR="009E1218" w:rsidRDefault="009E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442B4" w14:textId="77777777" w:rsidR="009E1218" w:rsidRDefault="009E1218">
      <w:r>
        <w:separator/>
      </w:r>
    </w:p>
  </w:footnote>
  <w:footnote w:type="continuationSeparator" w:id="0">
    <w:p w14:paraId="6D976EC7" w14:textId="77777777" w:rsidR="009E1218" w:rsidRDefault="009E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632110"/>
    <w:multiLevelType w:val="hybridMultilevel"/>
    <w:tmpl w:val="03901B38"/>
    <w:lvl w:ilvl="0" w:tplc="FF260F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43"/>
  </w:num>
  <w:num w:numId="2" w16cid:durableId="583608517">
    <w:abstractNumId w:val="15"/>
  </w:num>
  <w:num w:numId="3" w16cid:durableId="144587977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46"/>
  </w:num>
  <w:num w:numId="5" w16cid:durableId="1005715684">
    <w:abstractNumId w:val="24"/>
  </w:num>
  <w:num w:numId="6" w16cid:durableId="1198082414">
    <w:abstractNumId w:val="28"/>
  </w:num>
  <w:num w:numId="7" w16cid:durableId="222067027">
    <w:abstractNumId w:val="42"/>
  </w:num>
  <w:num w:numId="8" w16cid:durableId="1266310092">
    <w:abstractNumId w:val="11"/>
  </w:num>
  <w:num w:numId="9" w16cid:durableId="46149599">
    <w:abstractNumId w:val="32"/>
  </w:num>
  <w:num w:numId="10" w16cid:durableId="1559392628">
    <w:abstractNumId w:val="5"/>
  </w:num>
  <w:num w:numId="11" w16cid:durableId="645475137">
    <w:abstractNumId w:val="36"/>
  </w:num>
  <w:num w:numId="12" w16cid:durableId="853612813">
    <w:abstractNumId w:val="48"/>
  </w:num>
  <w:num w:numId="13" w16cid:durableId="649359509">
    <w:abstractNumId w:val="31"/>
  </w:num>
  <w:num w:numId="14" w16cid:durableId="1965651016">
    <w:abstractNumId w:val="41"/>
  </w:num>
  <w:num w:numId="15" w16cid:durableId="347298483">
    <w:abstractNumId w:val="37"/>
  </w:num>
  <w:num w:numId="16" w16cid:durableId="573197488">
    <w:abstractNumId w:val="16"/>
  </w:num>
  <w:num w:numId="17" w16cid:durableId="810557018">
    <w:abstractNumId w:val="49"/>
  </w:num>
  <w:num w:numId="18" w16cid:durableId="1525900585">
    <w:abstractNumId w:val="23"/>
  </w:num>
  <w:num w:numId="19" w16cid:durableId="211231835">
    <w:abstractNumId w:val="25"/>
  </w:num>
  <w:num w:numId="20" w16cid:durableId="1390107157">
    <w:abstractNumId w:val="34"/>
  </w:num>
  <w:num w:numId="21" w16cid:durableId="397285369">
    <w:abstractNumId w:val="44"/>
  </w:num>
  <w:num w:numId="22" w16cid:durableId="876698251">
    <w:abstractNumId w:val="17"/>
  </w:num>
  <w:num w:numId="23" w16cid:durableId="964429879">
    <w:abstractNumId w:val="6"/>
  </w:num>
  <w:num w:numId="24" w16cid:durableId="1545143510">
    <w:abstractNumId w:val="13"/>
  </w:num>
  <w:num w:numId="25" w16cid:durableId="829517992">
    <w:abstractNumId w:val="1"/>
  </w:num>
  <w:num w:numId="26" w16cid:durableId="50034946">
    <w:abstractNumId w:val="7"/>
  </w:num>
  <w:num w:numId="27" w16cid:durableId="288098941">
    <w:abstractNumId w:val="2"/>
  </w:num>
  <w:num w:numId="28" w16cid:durableId="99644453">
    <w:abstractNumId w:val="0"/>
  </w:num>
  <w:num w:numId="29" w16cid:durableId="624390147">
    <w:abstractNumId w:val="8"/>
  </w:num>
  <w:num w:numId="30" w16cid:durableId="848904800">
    <w:abstractNumId w:val="3"/>
  </w:num>
  <w:num w:numId="31" w16cid:durableId="1369184941">
    <w:abstractNumId w:val="18"/>
  </w:num>
  <w:num w:numId="32" w16cid:durableId="1271473570">
    <w:abstractNumId w:val="26"/>
  </w:num>
  <w:num w:numId="33" w16cid:durableId="2031635774">
    <w:abstractNumId w:val="12"/>
  </w:num>
  <w:num w:numId="34" w16cid:durableId="1824008233">
    <w:abstractNumId w:val="22"/>
  </w:num>
  <w:num w:numId="35" w16cid:durableId="497236685">
    <w:abstractNumId w:val="30"/>
  </w:num>
  <w:num w:numId="36" w16cid:durableId="2038383094">
    <w:abstractNumId w:val="35"/>
  </w:num>
  <w:num w:numId="37" w16cid:durableId="34356036">
    <w:abstractNumId w:val="38"/>
  </w:num>
  <w:num w:numId="38" w16cid:durableId="1160776015">
    <w:abstractNumId w:val="33"/>
  </w:num>
  <w:num w:numId="39" w16cid:durableId="1315644568">
    <w:abstractNumId w:val="4"/>
  </w:num>
  <w:num w:numId="40" w16cid:durableId="349992960">
    <w:abstractNumId w:val="9"/>
  </w:num>
  <w:num w:numId="41" w16cid:durableId="1056856616">
    <w:abstractNumId w:val="10"/>
  </w:num>
  <w:num w:numId="42" w16cid:durableId="1285621581">
    <w:abstractNumId w:val="39"/>
  </w:num>
  <w:num w:numId="43" w16cid:durableId="224686696">
    <w:abstractNumId w:val="29"/>
  </w:num>
  <w:num w:numId="44" w16cid:durableId="59258826">
    <w:abstractNumId w:val="45"/>
  </w:num>
  <w:num w:numId="45" w16cid:durableId="852459444">
    <w:abstractNumId w:val="19"/>
  </w:num>
  <w:num w:numId="46" w16cid:durableId="1137531862">
    <w:abstractNumId w:val="40"/>
  </w:num>
  <w:num w:numId="47" w16cid:durableId="24914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21"/>
  </w:num>
  <w:num w:numId="49" w16cid:durableId="639766331">
    <w:abstractNumId w:val="27"/>
  </w:num>
  <w:num w:numId="50" w16cid:durableId="796799639">
    <w:abstractNumId w:val="4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2CE9"/>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0F8C"/>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5E2"/>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0C9"/>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8A9"/>
    <w:rsid w:val="00105A65"/>
    <w:rsid w:val="00105B8B"/>
    <w:rsid w:val="00105EFB"/>
    <w:rsid w:val="001067CE"/>
    <w:rsid w:val="0010725A"/>
    <w:rsid w:val="00107664"/>
    <w:rsid w:val="0010776A"/>
    <w:rsid w:val="0010798A"/>
    <w:rsid w:val="00107BE0"/>
    <w:rsid w:val="00107E47"/>
    <w:rsid w:val="00110113"/>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4AFC"/>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6EE1"/>
    <w:rsid w:val="001974F1"/>
    <w:rsid w:val="00197521"/>
    <w:rsid w:val="00197649"/>
    <w:rsid w:val="00197911"/>
    <w:rsid w:val="001A029E"/>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17"/>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9B8"/>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A3"/>
    <w:rsid w:val="001F5F4C"/>
    <w:rsid w:val="001F603C"/>
    <w:rsid w:val="001F647A"/>
    <w:rsid w:val="001F656A"/>
    <w:rsid w:val="001F6ECF"/>
    <w:rsid w:val="001F74A3"/>
    <w:rsid w:val="001F7D46"/>
    <w:rsid w:val="00201572"/>
    <w:rsid w:val="002016B3"/>
    <w:rsid w:val="002017AA"/>
    <w:rsid w:val="00202802"/>
    <w:rsid w:val="00202A7A"/>
    <w:rsid w:val="00202E01"/>
    <w:rsid w:val="002030A4"/>
    <w:rsid w:val="00203246"/>
    <w:rsid w:val="002035EC"/>
    <w:rsid w:val="002044D1"/>
    <w:rsid w:val="0020473D"/>
    <w:rsid w:val="00204A85"/>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5A72"/>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28D"/>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2A13"/>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3C8"/>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1EC"/>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636"/>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2CF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3B7"/>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41E"/>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97"/>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CF3"/>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1F"/>
    <w:rsid w:val="0038679D"/>
    <w:rsid w:val="00386CEF"/>
    <w:rsid w:val="0038756D"/>
    <w:rsid w:val="00387B23"/>
    <w:rsid w:val="00387B8E"/>
    <w:rsid w:val="00387C0E"/>
    <w:rsid w:val="0039061C"/>
    <w:rsid w:val="00391484"/>
    <w:rsid w:val="00391642"/>
    <w:rsid w:val="00391D2F"/>
    <w:rsid w:val="00391D34"/>
    <w:rsid w:val="00392133"/>
    <w:rsid w:val="0039237E"/>
    <w:rsid w:val="00392563"/>
    <w:rsid w:val="0039283D"/>
    <w:rsid w:val="0039293C"/>
    <w:rsid w:val="00393691"/>
    <w:rsid w:val="00394E9F"/>
    <w:rsid w:val="0039511A"/>
    <w:rsid w:val="003951BE"/>
    <w:rsid w:val="00395B7C"/>
    <w:rsid w:val="00396103"/>
    <w:rsid w:val="0039673B"/>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A01"/>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7F"/>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098"/>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545"/>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27"/>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B7FDE"/>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4F8"/>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2C2C"/>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0E7B"/>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C5F"/>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CA"/>
    <w:rsid w:val="005356E8"/>
    <w:rsid w:val="00535D7A"/>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5C8"/>
    <w:rsid w:val="005658CF"/>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224"/>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74B"/>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4F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1AD9"/>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5E80"/>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1EDB"/>
    <w:rsid w:val="00662128"/>
    <w:rsid w:val="0066232E"/>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476"/>
    <w:rsid w:val="00680625"/>
    <w:rsid w:val="0068070B"/>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3C6"/>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0790"/>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27C"/>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B0D"/>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3F86"/>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3FD5"/>
    <w:rsid w:val="00764D0C"/>
    <w:rsid w:val="00764EBB"/>
    <w:rsid w:val="00764EED"/>
    <w:rsid w:val="00765947"/>
    <w:rsid w:val="00765992"/>
    <w:rsid w:val="007666ED"/>
    <w:rsid w:val="00766ABF"/>
    <w:rsid w:val="00766BE9"/>
    <w:rsid w:val="00770028"/>
    <w:rsid w:val="007707CE"/>
    <w:rsid w:val="00770E63"/>
    <w:rsid w:val="0077137E"/>
    <w:rsid w:val="00771779"/>
    <w:rsid w:val="00772A68"/>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0804"/>
    <w:rsid w:val="007A13D5"/>
    <w:rsid w:val="007A13E0"/>
    <w:rsid w:val="007A1C10"/>
    <w:rsid w:val="007A2B6A"/>
    <w:rsid w:val="007A2C23"/>
    <w:rsid w:val="007A3166"/>
    <w:rsid w:val="007A3635"/>
    <w:rsid w:val="007A3A7F"/>
    <w:rsid w:val="007A40A0"/>
    <w:rsid w:val="007A42B6"/>
    <w:rsid w:val="007A434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2D68"/>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0B6"/>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1D61"/>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D0E"/>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A93"/>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272"/>
    <w:rsid w:val="0087339B"/>
    <w:rsid w:val="0087444F"/>
    <w:rsid w:val="008744A9"/>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B6D"/>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71D"/>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17B"/>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36"/>
    <w:rsid w:val="009A5C42"/>
    <w:rsid w:val="009A632D"/>
    <w:rsid w:val="009A77BA"/>
    <w:rsid w:val="009A7D4B"/>
    <w:rsid w:val="009B1B8B"/>
    <w:rsid w:val="009B1CDF"/>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0DE1"/>
    <w:rsid w:val="009C14F3"/>
    <w:rsid w:val="009C1879"/>
    <w:rsid w:val="009C1ECF"/>
    <w:rsid w:val="009C29FC"/>
    <w:rsid w:val="009C43E0"/>
    <w:rsid w:val="009C51C1"/>
    <w:rsid w:val="009C5383"/>
    <w:rsid w:val="009C54E1"/>
    <w:rsid w:val="009C57AD"/>
    <w:rsid w:val="009C6058"/>
    <w:rsid w:val="009C62DF"/>
    <w:rsid w:val="009C649C"/>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218"/>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5B1D"/>
    <w:rsid w:val="00A0607B"/>
    <w:rsid w:val="00A06FA4"/>
    <w:rsid w:val="00A071AA"/>
    <w:rsid w:val="00A0753B"/>
    <w:rsid w:val="00A079AD"/>
    <w:rsid w:val="00A07F4E"/>
    <w:rsid w:val="00A113A3"/>
    <w:rsid w:val="00A1276A"/>
    <w:rsid w:val="00A135D6"/>
    <w:rsid w:val="00A135F5"/>
    <w:rsid w:val="00A13834"/>
    <w:rsid w:val="00A13D60"/>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0E32"/>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5BE"/>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0E8C"/>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6EB"/>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524"/>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5AE8"/>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3D"/>
    <w:rsid w:val="00B0669F"/>
    <w:rsid w:val="00B06A44"/>
    <w:rsid w:val="00B07404"/>
    <w:rsid w:val="00B07893"/>
    <w:rsid w:val="00B07E36"/>
    <w:rsid w:val="00B104FE"/>
    <w:rsid w:val="00B10771"/>
    <w:rsid w:val="00B107A3"/>
    <w:rsid w:val="00B11199"/>
    <w:rsid w:val="00B112DD"/>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4BE1"/>
    <w:rsid w:val="00B551E5"/>
    <w:rsid w:val="00B55BEC"/>
    <w:rsid w:val="00B5690B"/>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205"/>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6F6"/>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94A"/>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5919"/>
    <w:rsid w:val="00B962B7"/>
    <w:rsid w:val="00B96B4F"/>
    <w:rsid w:val="00B96E9E"/>
    <w:rsid w:val="00B971D7"/>
    <w:rsid w:val="00B97574"/>
    <w:rsid w:val="00BA0818"/>
    <w:rsid w:val="00BA08E2"/>
    <w:rsid w:val="00BA0DCB"/>
    <w:rsid w:val="00BA1A74"/>
    <w:rsid w:val="00BA2D04"/>
    <w:rsid w:val="00BA2F0A"/>
    <w:rsid w:val="00BA2FA3"/>
    <w:rsid w:val="00BA3712"/>
    <w:rsid w:val="00BA432E"/>
    <w:rsid w:val="00BA450F"/>
    <w:rsid w:val="00BA54E8"/>
    <w:rsid w:val="00BA560C"/>
    <w:rsid w:val="00BA56C3"/>
    <w:rsid w:val="00BA57CA"/>
    <w:rsid w:val="00BA5D13"/>
    <w:rsid w:val="00BA6000"/>
    <w:rsid w:val="00BA67AF"/>
    <w:rsid w:val="00BA67C0"/>
    <w:rsid w:val="00BA733C"/>
    <w:rsid w:val="00BA7602"/>
    <w:rsid w:val="00BB1278"/>
    <w:rsid w:val="00BB134E"/>
    <w:rsid w:val="00BB1652"/>
    <w:rsid w:val="00BB1847"/>
    <w:rsid w:val="00BB1A5D"/>
    <w:rsid w:val="00BB1F00"/>
    <w:rsid w:val="00BB201B"/>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3D5F"/>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EBE"/>
    <w:rsid w:val="00C0747F"/>
    <w:rsid w:val="00C07AF6"/>
    <w:rsid w:val="00C1017A"/>
    <w:rsid w:val="00C10238"/>
    <w:rsid w:val="00C1032D"/>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3E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6D44"/>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673D"/>
    <w:rsid w:val="00CE7001"/>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556A"/>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F4C"/>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21E"/>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3AB6"/>
    <w:rsid w:val="00DA40BF"/>
    <w:rsid w:val="00DA4246"/>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6F7"/>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6C"/>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248F"/>
    <w:rsid w:val="00E430EC"/>
    <w:rsid w:val="00E431CB"/>
    <w:rsid w:val="00E4348F"/>
    <w:rsid w:val="00E434A4"/>
    <w:rsid w:val="00E43557"/>
    <w:rsid w:val="00E4363D"/>
    <w:rsid w:val="00E43647"/>
    <w:rsid w:val="00E4395E"/>
    <w:rsid w:val="00E44095"/>
    <w:rsid w:val="00E44198"/>
    <w:rsid w:val="00E4509D"/>
    <w:rsid w:val="00E450A8"/>
    <w:rsid w:val="00E45137"/>
    <w:rsid w:val="00E45179"/>
    <w:rsid w:val="00E45FE1"/>
    <w:rsid w:val="00E466E9"/>
    <w:rsid w:val="00E46B04"/>
    <w:rsid w:val="00E46BA8"/>
    <w:rsid w:val="00E46C4E"/>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7C4"/>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04"/>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2AF7"/>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5642"/>
    <w:rsid w:val="00F762AC"/>
    <w:rsid w:val="00F77243"/>
    <w:rsid w:val="00F779F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4"/>
    <w:rsid w:val="00F95D8F"/>
    <w:rsid w:val="00F95DD3"/>
    <w:rsid w:val="00F96295"/>
    <w:rsid w:val="00F96ABA"/>
    <w:rsid w:val="00F96D87"/>
    <w:rsid w:val="00F96E4A"/>
    <w:rsid w:val="00F96EB7"/>
    <w:rsid w:val="00F97184"/>
    <w:rsid w:val="00F97AA8"/>
    <w:rsid w:val="00F97B00"/>
    <w:rsid w:val="00F97B6B"/>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4B8"/>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6691"/>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 w:type="character" w:styleId="afe">
    <w:name w:val="Unresolved Mention"/>
    <w:basedOn w:val="a0"/>
    <w:uiPriority w:val="99"/>
    <w:semiHidden/>
    <w:unhideWhenUsed/>
    <w:rsid w:val="00500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13199417">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3gpp.org/ftp/tsg_ran/WG3_Iu/TSGR3_54/docs/R3-062020.zip" TargetMode="External"/><Relationship Id="rId5" Type="http://schemas.openxmlformats.org/officeDocument/2006/relationships/webSettings" Target="webSettings.xml"/><Relationship Id="rId15" Type="http://schemas.openxmlformats.org/officeDocument/2006/relationships/oleObject" Target="embeddings/Microsoft_Visio_2003-2010_Drawing47.vsd"/><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36</TotalTime>
  <Pages>7</Pages>
  <Words>2533</Words>
  <Characters>14440</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16940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74</cp:revision>
  <cp:lastPrinted>2010-06-10T06:19:00Z</cp:lastPrinted>
  <dcterms:created xsi:type="dcterms:W3CDTF">2023-05-23T04:07:00Z</dcterms:created>
  <dcterms:modified xsi:type="dcterms:W3CDTF">2023-05-25T09:17:00Z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